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6B1BD" w14:textId="77777777" w:rsidR="00297427" w:rsidRPr="005D468B" w:rsidRDefault="00D04675" w:rsidP="00AA3D46">
      <w:pPr>
        <w:jc w:val="center"/>
        <w:rPr>
          <w:szCs w:val="22"/>
        </w:rPr>
      </w:pPr>
      <w:r w:rsidRPr="005D468B">
        <w:rPr>
          <w:noProof/>
          <w:color w:val="FF0000"/>
        </w:rPr>
        <w:drawing>
          <wp:inline distT="0" distB="0" distL="0" distR="0" wp14:anchorId="05A456AD" wp14:editId="0C9DE72B">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0C6D6679" w14:textId="77777777" w:rsidR="00297427" w:rsidRPr="00441B2D" w:rsidRDefault="007163F7" w:rsidP="004A57C7">
      <w:pPr>
        <w:pStyle w:val="NoSpacing"/>
        <w:jc w:val="center"/>
        <w:rPr>
          <w:b/>
          <w:sz w:val="24"/>
          <w:szCs w:val="24"/>
        </w:rPr>
      </w:pPr>
      <w:r w:rsidRPr="00441B2D">
        <w:rPr>
          <w:b/>
          <w:sz w:val="24"/>
          <w:szCs w:val="24"/>
        </w:rPr>
        <w:t>SEWER</w:t>
      </w:r>
      <w:r w:rsidR="00297427" w:rsidRPr="00441B2D">
        <w:rPr>
          <w:b/>
          <w:sz w:val="24"/>
          <w:szCs w:val="24"/>
        </w:rPr>
        <w:t xml:space="preserve"> UTILITY TARIFF</w:t>
      </w:r>
    </w:p>
    <w:p w14:paraId="5C00D605" w14:textId="10A4B23F" w:rsidR="00297427" w:rsidRPr="00400032" w:rsidRDefault="00994304" w:rsidP="004A57C7">
      <w:pPr>
        <w:pStyle w:val="NoSpacing"/>
        <w:jc w:val="center"/>
        <w:rPr>
          <w:b/>
          <w:sz w:val="24"/>
          <w:szCs w:val="24"/>
        </w:rPr>
      </w:pPr>
      <w:r w:rsidRPr="00441B2D">
        <w:rPr>
          <w:b/>
          <w:sz w:val="24"/>
          <w:szCs w:val="24"/>
        </w:rPr>
        <w:t>Docket N</w:t>
      </w:r>
      <w:r w:rsidR="00587FE4">
        <w:rPr>
          <w:b/>
          <w:sz w:val="24"/>
          <w:szCs w:val="24"/>
        </w:rPr>
        <w:t>o:</w:t>
      </w:r>
      <w:r w:rsidRPr="00441B2D">
        <w:rPr>
          <w:b/>
          <w:sz w:val="24"/>
          <w:szCs w:val="24"/>
        </w:rPr>
        <w:t xml:space="preserve"> </w:t>
      </w:r>
      <w:r w:rsidR="00745780" w:rsidRPr="00587FE4">
        <w:rPr>
          <w:b/>
          <w:bCs/>
          <w:sz w:val="24"/>
          <w:szCs w:val="24"/>
        </w:rPr>
        <w:t>52391</w:t>
      </w:r>
    </w:p>
    <w:p w14:paraId="271F6226" w14:textId="77777777" w:rsidR="004A57C7" w:rsidRPr="00400032" w:rsidRDefault="004A57C7" w:rsidP="004A57C7">
      <w:pPr>
        <w:pStyle w:val="NoSpacing"/>
        <w:rPr>
          <w:sz w:val="24"/>
          <w:szCs w:val="24"/>
        </w:rPr>
      </w:pPr>
    </w:p>
    <w:p w14:paraId="7A050798" w14:textId="076D9195" w:rsidR="006F1035" w:rsidRPr="00400032" w:rsidRDefault="00745780" w:rsidP="004A57C7">
      <w:pPr>
        <w:pStyle w:val="NoSpacing"/>
        <w:tabs>
          <w:tab w:val="right" w:pos="9532"/>
        </w:tabs>
        <w:rPr>
          <w:sz w:val="24"/>
          <w:szCs w:val="24"/>
        </w:rPr>
      </w:pPr>
      <w:r w:rsidRPr="00400032">
        <w:rPr>
          <w:sz w:val="24"/>
          <w:szCs w:val="24"/>
          <w:u w:val="single"/>
        </w:rPr>
        <w:t>Liberty County Utilities, LLC</w:t>
      </w:r>
      <w:r w:rsidR="00297427" w:rsidRPr="00400032">
        <w:rPr>
          <w:sz w:val="24"/>
          <w:szCs w:val="24"/>
        </w:rPr>
        <w:tab/>
      </w:r>
      <w:r w:rsidRPr="00400032">
        <w:rPr>
          <w:sz w:val="24"/>
          <w:szCs w:val="24"/>
          <w:u w:val="single"/>
        </w:rPr>
        <w:t>P.O. Box 279</w:t>
      </w:r>
    </w:p>
    <w:p w14:paraId="2E015079" w14:textId="77777777" w:rsidR="006F1035" w:rsidRPr="00400032" w:rsidRDefault="006F1035" w:rsidP="004A57C7">
      <w:pPr>
        <w:pStyle w:val="NoSpacing"/>
        <w:tabs>
          <w:tab w:val="right" w:pos="9532"/>
        </w:tabs>
        <w:rPr>
          <w:sz w:val="20"/>
        </w:rPr>
      </w:pPr>
      <w:r w:rsidRPr="00400032">
        <w:rPr>
          <w:sz w:val="20"/>
        </w:rPr>
        <w:t>(Utility Name)</w:t>
      </w:r>
      <w:r w:rsidRPr="00400032">
        <w:rPr>
          <w:sz w:val="20"/>
        </w:rPr>
        <w:tab/>
        <w:t>(Business Address)</w:t>
      </w:r>
    </w:p>
    <w:p w14:paraId="03790E59" w14:textId="77777777" w:rsidR="004A57C7" w:rsidRPr="00400032" w:rsidRDefault="004A57C7" w:rsidP="004A57C7">
      <w:pPr>
        <w:pStyle w:val="NoSpacing"/>
        <w:tabs>
          <w:tab w:val="right" w:pos="9532"/>
        </w:tabs>
        <w:rPr>
          <w:sz w:val="24"/>
          <w:szCs w:val="24"/>
        </w:rPr>
      </w:pPr>
    </w:p>
    <w:p w14:paraId="56281E62" w14:textId="4EA2C498" w:rsidR="006F1035" w:rsidRPr="00400032" w:rsidRDefault="00745780" w:rsidP="004A57C7">
      <w:pPr>
        <w:pStyle w:val="NoSpacing"/>
        <w:tabs>
          <w:tab w:val="right" w:pos="9532"/>
        </w:tabs>
        <w:rPr>
          <w:sz w:val="24"/>
          <w:szCs w:val="24"/>
        </w:rPr>
      </w:pPr>
      <w:r w:rsidRPr="00400032">
        <w:rPr>
          <w:sz w:val="24"/>
          <w:szCs w:val="24"/>
          <w:u w:val="single"/>
        </w:rPr>
        <w:t>New Waverly, TX 77358</w:t>
      </w:r>
      <w:r w:rsidR="006F1035" w:rsidRPr="00400032">
        <w:rPr>
          <w:sz w:val="24"/>
          <w:szCs w:val="24"/>
        </w:rPr>
        <w:tab/>
      </w:r>
      <w:r w:rsidRPr="00400032">
        <w:rPr>
          <w:sz w:val="24"/>
          <w:szCs w:val="24"/>
          <w:u w:val="single"/>
        </w:rPr>
        <w:t>(832) 941-1694</w:t>
      </w:r>
    </w:p>
    <w:p w14:paraId="5C227C54" w14:textId="77777777" w:rsidR="006F1035" w:rsidRPr="00400032" w:rsidRDefault="006F1035" w:rsidP="004A57C7">
      <w:pPr>
        <w:pStyle w:val="NoSpacing"/>
        <w:tabs>
          <w:tab w:val="right" w:pos="9532"/>
        </w:tabs>
        <w:rPr>
          <w:sz w:val="20"/>
        </w:rPr>
      </w:pPr>
      <w:r w:rsidRPr="00400032">
        <w:rPr>
          <w:sz w:val="20"/>
        </w:rPr>
        <w:t>(City, State, Zip Code)</w:t>
      </w:r>
      <w:r w:rsidRPr="00400032">
        <w:rPr>
          <w:sz w:val="20"/>
        </w:rPr>
        <w:tab/>
        <w:t>(Area Code/Telephone)</w:t>
      </w:r>
    </w:p>
    <w:p w14:paraId="32087D7B" w14:textId="77777777" w:rsidR="004A57C7" w:rsidRPr="00400032" w:rsidRDefault="004A57C7" w:rsidP="004A57C7">
      <w:pPr>
        <w:pStyle w:val="NoSpacing"/>
        <w:rPr>
          <w:sz w:val="24"/>
          <w:szCs w:val="24"/>
        </w:rPr>
      </w:pPr>
    </w:p>
    <w:p w14:paraId="0AC29ECB" w14:textId="77777777" w:rsidR="00297427" w:rsidRPr="00400032" w:rsidRDefault="00297427" w:rsidP="004A57C7">
      <w:pPr>
        <w:pStyle w:val="NoSpacing"/>
        <w:rPr>
          <w:sz w:val="24"/>
          <w:szCs w:val="24"/>
        </w:rPr>
      </w:pPr>
      <w:r w:rsidRPr="00400032">
        <w:rPr>
          <w:sz w:val="24"/>
          <w:szCs w:val="24"/>
        </w:rPr>
        <w:t>This tariff is effective for utility operations under the following Certificate of Convenience and Necessity:</w:t>
      </w:r>
    </w:p>
    <w:p w14:paraId="675293AE" w14:textId="77777777" w:rsidR="004A57C7" w:rsidRPr="00400032" w:rsidRDefault="004A57C7" w:rsidP="004A57C7">
      <w:pPr>
        <w:pStyle w:val="NoSpacing"/>
        <w:rPr>
          <w:sz w:val="24"/>
        </w:rPr>
      </w:pPr>
    </w:p>
    <w:p w14:paraId="65F8746B" w14:textId="02A87BF4" w:rsidR="00297427" w:rsidRPr="00400032" w:rsidRDefault="00745780" w:rsidP="004A57C7">
      <w:pPr>
        <w:pStyle w:val="NoSpacing"/>
        <w:rPr>
          <w:sz w:val="24"/>
          <w:u w:val="single"/>
        </w:rPr>
      </w:pPr>
      <w:r w:rsidRPr="00400032">
        <w:rPr>
          <w:sz w:val="24"/>
          <w:u w:val="single"/>
        </w:rPr>
        <w:t>21129</w:t>
      </w:r>
    </w:p>
    <w:p w14:paraId="07971088" w14:textId="77777777" w:rsidR="004A57C7" w:rsidRPr="00400032" w:rsidRDefault="004A57C7" w:rsidP="004A57C7">
      <w:pPr>
        <w:pStyle w:val="NoSpacing"/>
        <w:rPr>
          <w:sz w:val="24"/>
          <w:szCs w:val="24"/>
        </w:rPr>
      </w:pPr>
    </w:p>
    <w:p w14:paraId="4961D4D9" w14:textId="77777777" w:rsidR="00297427" w:rsidRPr="00400032" w:rsidRDefault="00297427" w:rsidP="004A57C7">
      <w:pPr>
        <w:pStyle w:val="NoSpacing"/>
        <w:rPr>
          <w:sz w:val="24"/>
          <w:szCs w:val="24"/>
        </w:rPr>
      </w:pPr>
      <w:r w:rsidRPr="00400032">
        <w:rPr>
          <w:sz w:val="24"/>
          <w:szCs w:val="24"/>
        </w:rPr>
        <w:t>This tariff is effective in the following count</w:t>
      </w:r>
      <w:r w:rsidR="003701D6" w:rsidRPr="00400032">
        <w:rPr>
          <w:sz w:val="24"/>
          <w:szCs w:val="24"/>
        </w:rPr>
        <w:t>y(</w:t>
      </w:r>
      <w:proofErr w:type="spellStart"/>
      <w:r w:rsidRPr="00400032">
        <w:rPr>
          <w:sz w:val="24"/>
          <w:szCs w:val="24"/>
        </w:rPr>
        <w:t>ies</w:t>
      </w:r>
      <w:proofErr w:type="spellEnd"/>
      <w:r w:rsidR="003701D6" w:rsidRPr="00400032">
        <w:rPr>
          <w:sz w:val="24"/>
          <w:szCs w:val="24"/>
        </w:rPr>
        <w:t>)</w:t>
      </w:r>
      <w:r w:rsidRPr="00400032">
        <w:rPr>
          <w:sz w:val="24"/>
          <w:szCs w:val="24"/>
        </w:rPr>
        <w:t>:</w:t>
      </w:r>
    </w:p>
    <w:p w14:paraId="635F7D4D" w14:textId="77777777" w:rsidR="00587FE4" w:rsidRDefault="00587FE4" w:rsidP="004A57C7">
      <w:pPr>
        <w:pStyle w:val="NoSpacing"/>
        <w:rPr>
          <w:sz w:val="24"/>
          <w:u w:val="single"/>
        </w:rPr>
      </w:pPr>
    </w:p>
    <w:p w14:paraId="492F5F73" w14:textId="66A858B1" w:rsidR="00297427" w:rsidRPr="00400032" w:rsidRDefault="00745780" w:rsidP="004A57C7">
      <w:pPr>
        <w:pStyle w:val="NoSpacing"/>
        <w:rPr>
          <w:sz w:val="24"/>
          <w:u w:val="single"/>
        </w:rPr>
      </w:pPr>
      <w:r w:rsidRPr="00400032">
        <w:rPr>
          <w:sz w:val="24"/>
          <w:u w:val="single"/>
        </w:rPr>
        <w:t>Liberty</w:t>
      </w:r>
    </w:p>
    <w:p w14:paraId="396D97B8" w14:textId="77777777" w:rsidR="004A57C7" w:rsidRPr="00400032" w:rsidRDefault="004A57C7" w:rsidP="004A57C7">
      <w:pPr>
        <w:pStyle w:val="NoSpacing"/>
        <w:rPr>
          <w:sz w:val="24"/>
          <w:szCs w:val="24"/>
        </w:rPr>
      </w:pPr>
    </w:p>
    <w:p w14:paraId="3C62389F" w14:textId="77777777" w:rsidR="00F1450E" w:rsidRPr="00400032" w:rsidRDefault="00F1450E" w:rsidP="004A57C7">
      <w:pPr>
        <w:pStyle w:val="NoSpacing"/>
        <w:rPr>
          <w:sz w:val="24"/>
          <w:szCs w:val="24"/>
        </w:rPr>
      </w:pPr>
      <w:r w:rsidRPr="00400032">
        <w:rPr>
          <w:sz w:val="24"/>
          <w:szCs w:val="24"/>
        </w:rPr>
        <w:t>This tariff is effective in the following cities or unincorporated towns (if any):</w:t>
      </w:r>
    </w:p>
    <w:p w14:paraId="1F23103E" w14:textId="77777777" w:rsidR="004A57C7" w:rsidRPr="00400032" w:rsidRDefault="004A57C7" w:rsidP="004A57C7">
      <w:pPr>
        <w:pStyle w:val="NoSpacing"/>
        <w:rPr>
          <w:sz w:val="24"/>
          <w:szCs w:val="24"/>
        </w:rPr>
      </w:pPr>
    </w:p>
    <w:p w14:paraId="1F32E441" w14:textId="77020DD5" w:rsidR="00F1450E" w:rsidRPr="00400032" w:rsidRDefault="00745780" w:rsidP="004A57C7">
      <w:pPr>
        <w:pStyle w:val="NoSpacing"/>
        <w:rPr>
          <w:sz w:val="24"/>
          <w:u w:val="single"/>
        </w:rPr>
      </w:pPr>
      <w:r w:rsidRPr="00400032">
        <w:rPr>
          <w:sz w:val="24"/>
          <w:u w:val="single"/>
        </w:rPr>
        <w:t>N/A</w:t>
      </w:r>
    </w:p>
    <w:p w14:paraId="7E6B6142" w14:textId="77777777" w:rsidR="004A57C7" w:rsidRPr="00400032" w:rsidRDefault="004A57C7" w:rsidP="004A57C7">
      <w:pPr>
        <w:pStyle w:val="NoSpacing"/>
        <w:rPr>
          <w:sz w:val="24"/>
          <w:szCs w:val="24"/>
        </w:rPr>
      </w:pPr>
    </w:p>
    <w:p w14:paraId="787F2466" w14:textId="77777777" w:rsidR="00297427" w:rsidRPr="00400032" w:rsidRDefault="00297427" w:rsidP="004A57C7">
      <w:pPr>
        <w:pStyle w:val="NoSpacing"/>
        <w:rPr>
          <w:sz w:val="24"/>
          <w:szCs w:val="24"/>
        </w:rPr>
      </w:pPr>
      <w:r w:rsidRPr="00400032">
        <w:rPr>
          <w:sz w:val="24"/>
          <w:szCs w:val="24"/>
        </w:rPr>
        <w:t>This tariff is effective in the following subdivisions or systems:</w:t>
      </w:r>
    </w:p>
    <w:p w14:paraId="40A44DF9" w14:textId="77777777" w:rsidR="004A57C7" w:rsidRPr="00400032" w:rsidRDefault="004A57C7" w:rsidP="004A57C7">
      <w:pPr>
        <w:pStyle w:val="NoSpacing"/>
        <w:rPr>
          <w:sz w:val="24"/>
          <w:szCs w:val="24"/>
        </w:rPr>
      </w:pPr>
    </w:p>
    <w:p w14:paraId="7A50191A" w14:textId="6156EE9A" w:rsidR="00E87F86" w:rsidRPr="00400032" w:rsidRDefault="003701D6" w:rsidP="004A57C7">
      <w:pPr>
        <w:pStyle w:val="NoSpacing"/>
        <w:rPr>
          <w:sz w:val="24"/>
          <w:u w:val="single"/>
        </w:rPr>
      </w:pPr>
      <w:r w:rsidRPr="00400032">
        <w:rPr>
          <w:sz w:val="24"/>
          <w:u w:val="single"/>
        </w:rPr>
        <w:t>S</w:t>
      </w:r>
      <w:r w:rsidR="00745780" w:rsidRPr="00400032">
        <w:rPr>
          <w:sz w:val="24"/>
          <w:u w:val="single"/>
        </w:rPr>
        <w:t>anta Fe Sections 7-9</w:t>
      </w:r>
      <w:r w:rsidR="003A1294">
        <w:rPr>
          <w:sz w:val="24"/>
          <w:u w:val="single"/>
        </w:rPr>
        <w:t xml:space="preserve">: </w:t>
      </w:r>
      <w:r w:rsidR="00745780" w:rsidRPr="00400032">
        <w:rPr>
          <w:sz w:val="24"/>
          <w:u w:val="single"/>
        </w:rPr>
        <w:t>WQ0015967001</w:t>
      </w:r>
    </w:p>
    <w:p w14:paraId="6DDFFDDE" w14:textId="77777777" w:rsidR="004A57C7" w:rsidRPr="00400032" w:rsidRDefault="004A57C7" w:rsidP="004A57C7">
      <w:pPr>
        <w:pStyle w:val="NoSpacing"/>
        <w:jc w:val="left"/>
        <w:rPr>
          <w:sz w:val="24"/>
          <w:szCs w:val="24"/>
        </w:rPr>
      </w:pPr>
    </w:p>
    <w:p w14:paraId="451B1E91" w14:textId="77777777" w:rsidR="00E2134C" w:rsidRPr="00400032" w:rsidRDefault="00E2134C" w:rsidP="004A57C7">
      <w:pPr>
        <w:pStyle w:val="NoSpacing"/>
        <w:jc w:val="center"/>
        <w:rPr>
          <w:sz w:val="24"/>
          <w:szCs w:val="24"/>
        </w:rPr>
      </w:pPr>
      <w:r w:rsidRPr="00400032">
        <w:rPr>
          <w:sz w:val="24"/>
          <w:szCs w:val="24"/>
        </w:rPr>
        <w:t>TABLE OF CONTENTS</w:t>
      </w:r>
    </w:p>
    <w:p w14:paraId="3C707053" w14:textId="77777777" w:rsidR="00E2134C" w:rsidRPr="00400032" w:rsidRDefault="00E2134C" w:rsidP="004A57C7">
      <w:pPr>
        <w:pStyle w:val="NoSpacing"/>
        <w:rPr>
          <w:sz w:val="24"/>
          <w:szCs w:val="24"/>
        </w:rPr>
      </w:pPr>
      <w:r w:rsidRPr="00400032">
        <w:rPr>
          <w:sz w:val="24"/>
          <w:szCs w:val="24"/>
        </w:rPr>
        <w:t>The above utility lists the following sections of its tariff (if additional pages are needed for a section, all pages should be numbered consecutively):</w:t>
      </w:r>
    </w:p>
    <w:p w14:paraId="4091FD37" w14:textId="77777777" w:rsidR="002C11EA" w:rsidRPr="00FA3A0E" w:rsidRDefault="002C11EA" w:rsidP="003A1294">
      <w:pPr>
        <w:pStyle w:val="TOC1"/>
        <w:tabs>
          <w:tab w:val="right" w:leader="dot" w:pos="9522"/>
        </w:tabs>
        <w:spacing w:before="0" w:after="0"/>
        <w:ind w:firstLine="540"/>
        <w:rPr>
          <w:rFonts w:asciiTheme="minorHAnsi" w:eastAsiaTheme="minorEastAsia" w:hAnsiTheme="minorHAnsi" w:cstheme="minorBidi"/>
          <w:noProof/>
          <w:szCs w:val="24"/>
        </w:rPr>
      </w:pPr>
      <w:r w:rsidRPr="00400032">
        <w:rPr>
          <w:szCs w:val="24"/>
        </w:rPr>
        <w:fldChar w:fldCharType="begin"/>
      </w:r>
      <w:r w:rsidRPr="00400032">
        <w:rPr>
          <w:szCs w:val="24"/>
        </w:rPr>
        <w:instrText xml:space="preserve"> TOC \o "1-3" \h \z \u </w:instrText>
      </w:r>
      <w:r w:rsidRPr="00400032">
        <w:rPr>
          <w:szCs w:val="24"/>
        </w:rPr>
        <w:fldChar w:fldCharType="separate"/>
      </w:r>
      <w:hyperlink w:anchor="_Toc78782641" w:history="1">
        <w:r w:rsidRPr="00FA3A0E">
          <w:rPr>
            <w:rStyle w:val="Hyperlink"/>
            <w:noProof/>
            <w:color w:val="auto"/>
            <w:szCs w:val="24"/>
          </w:rPr>
          <w:t>SECTION 1.0 -- RATE SCHEDULE</w:t>
        </w:r>
        <w:r w:rsidRPr="00FA3A0E">
          <w:rPr>
            <w:noProof/>
            <w:webHidden/>
            <w:szCs w:val="24"/>
          </w:rPr>
          <w:tab/>
        </w:r>
        <w:r w:rsidRPr="00FA3A0E">
          <w:rPr>
            <w:noProof/>
            <w:webHidden/>
            <w:szCs w:val="24"/>
          </w:rPr>
          <w:fldChar w:fldCharType="begin"/>
        </w:r>
        <w:r w:rsidRPr="00FA3A0E">
          <w:rPr>
            <w:noProof/>
            <w:webHidden/>
            <w:szCs w:val="24"/>
          </w:rPr>
          <w:instrText xml:space="preserve"> PAGEREF _Toc78782641 \h </w:instrText>
        </w:r>
        <w:r w:rsidRPr="00FA3A0E">
          <w:rPr>
            <w:noProof/>
            <w:webHidden/>
            <w:szCs w:val="24"/>
          </w:rPr>
        </w:r>
        <w:r w:rsidRPr="00FA3A0E">
          <w:rPr>
            <w:noProof/>
            <w:webHidden/>
            <w:szCs w:val="24"/>
          </w:rPr>
          <w:fldChar w:fldCharType="separate"/>
        </w:r>
        <w:r w:rsidRPr="00FA3A0E">
          <w:rPr>
            <w:noProof/>
            <w:webHidden/>
            <w:szCs w:val="24"/>
          </w:rPr>
          <w:t>2</w:t>
        </w:r>
        <w:r w:rsidRPr="00FA3A0E">
          <w:rPr>
            <w:noProof/>
            <w:webHidden/>
            <w:szCs w:val="24"/>
          </w:rPr>
          <w:fldChar w:fldCharType="end"/>
        </w:r>
      </w:hyperlink>
    </w:p>
    <w:p w14:paraId="3BABF163" w14:textId="77777777" w:rsidR="002C11EA" w:rsidRPr="00FA3A0E" w:rsidRDefault="006D0EA2" w:rsidP="003A1294">
      <w:pPr>
        <w:pStyle w:val="TOC1"/>
        <w:tabs>
          <w:tab w:val="right" w:leader="dot" w:pos="9522"/>
        </w:tabs>
        <w:spacing w:before="0" w:after="0"/>
        <w:ind w:firstLine="540"/>
        <w:rPr>
          <w:rFonts w:asciiTheme="minorHAnsi" w:eastAsiaTheme="minorEastAsia" w:hAnsiTheme="minorHAnsi" w:cstheme="minorBidi"/>
          <w:noProof/>
          <w:szCs w:val="24"/>
        </w:rPr>
      </w:pPr>
      <w:hyperlink w:anchor="_Toc78782642" w:history="1">
        <w:r w:rsidR="002C11EA" w:rsidRPr="00FA3A0E">
          <w:rPr>
            <w:rStyle w:val="Hyperlink"/>
            <w:noProof/>
            <w:color w:val="auto"/>
            <w:szCs w:val="24"/>
          </w:rPr>
          <w:t>SECTION 2.0 - SERVICE RULES AND POLICIES</w:t>
        </w:r>
        <w:r w:rsidR="002C11EA" w:rsidRPr="00FA3A0E">
          <w:rPr>
            <w:noProof/>
            <w:webHidden/>
            <w:szCs w:val="24"/>
          </w:rPr>
          <w:tab/>
        </w:r>
        <w:r w:rsidR="002C11EA" w:rsidRPr="00FA3A0E">
          <w:rPr>
            <w:noProof/>
            <w:webHidden/>
            <w:szCs w:val="24"/>
          </w:rPr>
          <w:fldChar w:fldCharType="begin"/>
        </w:r>
        <w:r w:rsidR="002C11EA" w:rsidRPr="00FA3A0E">
          <w:rPr>
            <w:noProof/>
            <w:webHidden/>
            <w:szCs w:val="24"/>
          </w:rPr>
          <w:instrText xml:space="preserve"> PAGEREF _Toc78782642 \h </w:instrText>
        </w:r>
        <w:r w:rsidR="002C11EA" w:rsidRPr="00FA3A0E">
          <w:rPr>
            <w:noProof/>
            <w:webHidden/>
            <w:szCs w:val="24"/>
          </w:rPr>
        </w:r>
        <w:r w:rsidR="002C11EA" w:rsidRPr="00FA3A0E">
          <w:rPr>
            <w:noProof/>
            <w:webHidden/>
            <w:szCs w:val="24"/>
          </w:rPr>
          <w:fldChar w:fldCharType="separate"/>
        </w:r>
        <w:r w:rsidR="002C11EA" w:rsidRPr="00FA3A0E">
          <w:rPr>
            <w:noProof/>
            <w:webHidden/>
            <w:szCs w:val="24"/>
          </w:rPr>
          <w:t>4</w:t>
        </w:r>
        <w:r w:rsidR="002C11EA" w:rsidRPr="00FA3A0E">
          <w:rPr>
            <w:noProof/>
            <w:webHidden/>
            <w:szCs w:val="24"/>
          </w:rPr>
          <w:fldChar w:fldCharType="end"/>
        </w:r>
      </w:hyperlink>
    </w:p>
    <w:p w14:paraId="4E58249A" w14:textId="212BD07D" w:rsidR="002C11EA" w:rsidRPr="00FA3A0E" w:rsidRDefault="006D0EA2" w:rsidP="003A1294">
      <w:pPr>
        <w:pStyle w:val="TOC1"/>
        <w:tabs>
          <w:tab w:val="right" w:leader="dot" w:pos="9522"/>
        </w:tabs>
        <w:spacing w:before="0" w:after="0"/>
        <w:ind w:firstLine="540"/>
        <w:rPr>
          <w:noProof/>
          <w:szCs w:val="24"/>
        </w:rPr>
      </w:pPr>
      <w:hyperlink w:anchor="_Toc78782643" w:history="1">
        <w:r w:rsidR="002C11EA" w:rsidRPr="00FA3A0E">
          <w:rPr>
            <w:rStyle w:val="Hyperlink"/>
            <w:noProof/>
            <w:color w:val="auto"/>
            <w:szCs w:val="24"/>
          </w:rPr>
          <w:t>SECTION 3.0 - EXTENSION POLICY</w:t>
        </w:r>
        <w:r w:rsidR="002C11EA" w:rsidRPr="00FA3A0E">
          <w:rPr>
            <w:noProof/>
            <w:webHidden/>
            <w:szCs w:val="24"/>
          </w:rPr>
          <w:tab/>
        </w:r>
        <w:r w:rsidR="002C11EA" w:rsidRPr="00FA3A0E">
          <w:rPr>
            <w:noProof/>
            <w:webHidden/>
            <w:szCs w:val="24"/>
          </w:rPr>
          <w:fldChar w:fldCharType="begin"/>
        </w:r>
        <w:r w:rsidR="002C11EA" w:rsidRPr="00FA3A0E">
          <w:rPr>
            <w:noProof/>
            <w:webHidden/>
            <w:szCs w:val="24"/>
          </w:rPr>
          <w:instrText xml:space="preserve"> PAGEREF _Toc78782643 \h </w:instrText>
        </w:r>
        <w:r w:rsidR="002C11EA" w:rsidRPr="00FA3A0E">
          <w:rPr>
            <w:noProof/>
            <w:webHidden/>
            <w:szCs w:val="24"/>
          </w:rPr>
        </w:r>
        <w:r w:rsidR="002C11EA" w:rsidRPr="00FA3A0E">
          <w:rPr>
            <w:noProof/>
            <w:webHidden/>
            <w:szCs w:val="24"/>
          </w:rPr>
          <w:fldChar w:fldCharType="separate"/>
        </w:r>
        <w:r w:rsidR="002C11EA" w:rsidRPr="00FA3A0E">
          <w:rPr>
            <w:noProof/>
            <w:webHidden/>
            <w:szCs w:val="24"/>
          </w:rPr>
          <w:t>9</w:t>
        </w:r>
        <w:r w:rsidR="002C11EA" w:rsidRPr="00FA3A0E">
          <w:rPr>
            <w:noProof/>
            <w:webHidden/>
            <w:szCs w:val="24"/>
          </w:rPr>
          <w:fldChar w:fldCharType="end"/>
        </w:r>
      </w:hyperlink>
    </w:p>
    <w:p w14:paraId="4E7668CD" w14:textId="77777777" w:rsidR="00FA3A0E" w:rsidRPr="00FA3A0E" w:rsidRDefault="00FA3A0E" w:rsidP="003A1294">
      <w:pPr>
        <w:spacing w:before="0" w:after="0"/>
        <w:ind w:firstLine="540"/>
        <w:rPr>
          <w:sz w:val="24"/>
          <w:szCs w:val="24"/>
        </w:rPr>
      </w:pPr>
    </w:p>
    <w:p w14:paraId="35BB86EE" w14:textId="48F086F6" w:rsidR="00FA3A0E" w:rsidRDefault="00FA3A0E" w:rsidP="003A1294">
      <w:pPr>
        <w:spacing w:before="0" w:after="0"/>
        <w:ind w:firstLine="540"/>
      </w:pPr>
      <w:r w:rsidRPr="00FA3A0E">
        <w:rPr>
          <w:sz w:val="24"/>
          <w:szCs w:val="24"/>
        </w:rPr>
        <w:t>APPENDIX A -- APPLICATION FOR SE</w:t>
      </w:r>
      <w:r>
        <w:t>RVICE</w:t>
      </w:r>
    </w:p>
    <w:p w14:paraId="28EA0B2D" w14:textId="77777777" w:rsidR="00FA3A0E" w:rsidRPr="00FA3A0E" w:rsidRDefault="00FA3A0E" w:rsidP="00FA3A0E">
      <w:pPr>
        <w:rPr>
          <w:rFonts w:eastAsiaTheme="minorEastAsia"/>
        </w:rPr>
      </w:pPr>
    </w:p>
    <w:p w14:paraId="26810648" w14:textId="77777777" w:rsidR="00351588" w:rsidRPr="00400032" w:rsidRDefault="002C11EA" w:rsidP="002C11EA">
      <w:pPr>
        <w:pStyle w:val="NoSpacing"/>
        <w:rPr>
          <w:b/>
          <w:bCs/>
          <w:iCs/>
          <w:caps/>
          <w:szCs w:val="28"/>
        </w:rPr>
      </w:pPr>
      <w:r w:rsidRPr="00400032">
        <w:rPr>
          <w:sz w:val="24"/>
          <w:szCs w:val="24"/>
        </w:rPr>
        <w:fldChar w:fldCharType="end"/>
      </w:r>
      <w:r w:rsidR="00351588" w:rsidRPr="00400032">
        <w:br w:type="page"/>
      </w:r>
    </w:p>
    <w:p w14:paraId="69E82A21" w14:textId="77777777" w:rsidR="009C1445" w:rsidRPr="00587FE4" w:rsidRDefault="009C1445" w:rsidP="002C11EA">
      <w:pPr>
        <w:pStyle w:val="Heading1"/>
        <w:rPr>
          <w:sz w:val="24"/>
          <w:szCs w:val="24"/>
        </w:rPr>
      </w:pPr>
      <w:bookmarkStart w:id="0" w:name="_Toc78782641"/>
      <w:r w:rsidRPr="00587FE4">
        <w:rPr>
          <w:sz w:val="24"/>
          <w:szCs w:val="24"/>
        </w:rPr>
        <w:lastRenderedPageBreak/>
        <w:t>SECTION 1.0 -- RATE SCHEDULE</w:t>
      </w:r>
      <w:bookmarkEnd w:id="0"/>
    </w:p>
    <w:p w14:paraId="0AA518B2" w14:textId="77777777" w:rsidR="009C1445" w:rsidRPr="004A57C7" w:rsidRDefault="009C1445" w:rsidP="004A57C7">
      <w:pPr>
        <w:pStyle w:val="NoSpacing"/>
        <w:rPr>
          <w:sz w:val="24"/>
          <w:u w:val="single"/>
        </w:rPr>
      </w:pPr>
      <w:r w:rsidRPr="004A57C7">
        <w:rPr>
          <w:sz w:val="24"/>
          <w:u w:val="single"/>
        </w:rPr>
        <w:t>Section 1.01 - Rates</w:t>
      </w:r>
    </w:p>
    <w:p w14:paraId="7AB11CEF" w14:textId="77777777" w:rsidR="004A57C7" w:rsidRDefault="004A57C7" w:rsidP="004A57C7">
      <w:pPr>
        <w:pStyle w:val="NoSpacing"/>
        <w:rPr>
          <w:sz w:val="24"/>
        </w:rPr>
      </w:pPr>
    </w:p>
    <w:p w14:paraId="77AFE678" w14:textId="77777777" w:rsidR="009C1445" w:rsidRPr="00400032" w:rsidRDefault="009C1445" w:rsidP="004A57C7">
      <w:pPr>
        <w:pStyle w:val="NoSpacing"/>
        <w:tabs>
          <w:tab w:val="left" w:pos="2880"/>
          <w:tab w:val="left" w:pos="7200"/>
        </w:tabs>
        <w:rPr>
          <w:sz w:val="24"/>
        </w:rPr>
      </w:pPr>
      <w:r w:rsidRPr="004A57C7">
        <w:rPr>
          <w:sz w:val="24"/>
          <w:u w:val="single"/>
        </w:rPr>
        <w:t>Meter Size</w:t>
      </w:r>
      <w:r w:rsidRPr="004A57C7">
        <w:rPr>
          <w:sz w:val="24"/>
        </w:rPr>
        <w:tab/>
      </w:r>
      <w:r w:rsidRPr="00400032">
        <w:rPr>
          <w:sz w:val="24"/>
          <w:u w:val="single"/>
        </w:rPr>
        <w:t>Monthly Minimum Charge</w:t>
      </w:r>
      <w:r w:rsidR="00351588" w:rsidRPr="00400032">
        <w:rPr>
          <w:sz w:val="24"/>
        </w:rPr>
        <w:tab/>
      </w:r>
      <w:r w:rsidRPr="00400032">
        <w:rPr>
          <w:sz w:val="24"/>
          <w:u w:val="single"/>
        </w:rPr>
        <w:t>Gallonage Charge</w:t>
      </w:r>
    </w:p>
    <w:p w14:paraId="7F44A118" w14:textId="17C7189D" w:rsidR="009C1445" w:rsidRPr="00400032" w:rsidRDefault="004A57C7" w:rsidP="00745780">
      <w:pPr>
        <w:pStyle w:val="BodyText"/>
        <w:tabs>
          <w:tab w:val="clear" w:pos="0"/>
          <w:tab w:val="clear" w:pos="720"/>
          <w:tab w:val="clear" w:pos="1440"/>
          <w:tab w:val="clear" w:pos="2160"/>
          <w:tab w:val="clear" w:pos="3600"/>
          <w:tab w:val="clear" w:pos="4320"/>
          <w:tab w:val="clear" w:pos="5040"/>
          <w:tab w:val="clear" w:pos="5760"/>
          <w:tab w:val="clear" w:pos="6480"/>
          <w:tab w:val="clear" w:pos="7200"/>
          <w:tab w:val="clear" w:pos="7920"/>
          <w:tab w:val="clear" w:pos="8640"/>
          <w:tab w:val="clear" w:pos="9360"/>
        </w:tabs>
      </w:pPr>
      <w:r w:rsidRPr="00400032">
        <w:tab/>
      </w:r>
      <w:r w:rsidR="009C1445" w:rsidRPr="00400032">
        <w:t>(</w:t>
      </w:r>
      <w:r w:rsidR="009C1445" w:rsidRPr="00400032">
        <w:rPr>
          <w:sz w:val="18"/>
          <w:szCs w:val="18"/>
        </w:rPr>
        <w:t xml:space="preserve">Includes </w:t>
      </w:r>
      <w:r w:rsidR="00745780" w:rsidRPr="00400032">
        <w:rPr>
          <w:u w:val="single"/>
        </w:rPr>
        <w:t>0</w:t>
      </w:r>
      <w:r w:rsidR="003701D6" w:rsidRPr="00587FE4">
        <w:t xml:space="preserve"> </w:t>
      </w:r>
      <w:r w:rsidR="009C1445" w:rsidRPr="00400032">
        <w:rPr>
          <w:sz w:val="18"/>
          <w:szCs w:val="18"/>
        </w:rPr>
        <w:t>gallons all meter</w:t>
      </w:r>
      <w:r w:rsidR="00441B2D" w:rsidRPr="00400032">
        <w:rPr>
          <w:sz w:val="18"/>
          <w:szCs w:val="18"/>
        </w:rPr>
        <w:t xml:space="preserve"> </w:t>
      </w:r>
      <w:r w:rsidR="009C1445" w:rsidRPr="00400032">
        <w:rPr>
          <w:sz w:val="18"/>
          <w:szCs w:val="18"/>
        </w:rPr>
        <w:t>s</w:t>
      </w:r>
      <w:r w:rsidR="00441B2D" w:rsidRPr="00400032">
        <w:rPr>
          <w:sz w:val="18"/>
          <w:szCs w:val="18"/>
        </w:rPr>
        <w:t>izes</w:t>
      </w:r>
      <w:r w:rsidR="009C1445" w:rsidRPr="00400032">
        <w:t>)</w:t>
      </w:r>
    </w:p>
    <w:p w14:paraId="06E50B5C" w14:textId="055357EC" w:rsidR="009C1445" w:rsidRPr="00400032"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 w:val="right" w:pos="9532"/>
        </w:tabs>
        <w:ind w:left="180"/>
        <w:rPr>
          <w:sz w:val="18"/>
          <w:szCs w:val="18"/>
        </w:rPr>
      </w:pPr>
      <w:r w:rsidRPr="00400032">
        <w:t>5/8"</w:t>
      </w:r>
      <w:r w:rsidR="00351588" w:rsidRPr="00400032">
        <w:tab/>
      </w:r>
      <w:r w:rsidR="00587FE4">
        <w:t xml:space="preserve"> </w:t>
      </w:r>
      <w:r w:rsidR="00745780" w:rsidRPr="00400032">
        <w:rPr>
          <w:u w:val="single"/>
        </w:rPr>
        <w:t>$45.00</w:t>
      </w:r>
      <w:r w:rsidR="000322F0" w:rsidRPr="00400032">
        <w:t xml:space="preserve">                                                                   </w:t>
      </w:r>
      <w:r w:rsidR="00587FE4">
        <w:t xml:space="preserve">  </w:t>
      </w:r>
      <w:r w:rsidR="00745780" w:rsidRPr="00400032">
        <w:t>N/A</w:t>
      </w:r>
      <w:r w:rsidRPr="00400032">
        <w:rPr>
          <w:sz w:val="18"/>
          <w:szCs w:val="18"/>
          <w:lang w:val="en-CA"/>
        </w:rPr>
        <w:fldChar w:fldCharType="begin"/>
      </w:r>
      <w:r w:rsidRPr="00400032">
        <w:rPr>
          <w:sz w:val="18"/>
          <w:szCs w:val="18"/>
          <w:lang w:val="en-CA"/>
        </w:rPr>
        <w:instrText xml:space="preserve"> SEQ CHAPTER \h \r 1</w:instrText>
      </w:r>
      <w:r w:rsidRPr="00400032">
        <w:rPr>
          <w:sz w:val="18"/>
          <w:szCs w:val="18"/>
          <w:lang w:val="en-CA"/>
        </w:rPr>
        <w:fldChar w:fldCharType="end"/>
      </w:r>
      <w:r w:rsidR="00F1450E" w:rsidRPr="00400032">
        <w:rPr>
          <w:sz w:val="18"/>
          <w:szCs w:val="18"/>
        </w:rPr>
        <w:t xml:space="preserve"> </w:t>
      </w:r>
    </w:p>
    <w:p w14:paraId="1BF182CB" w14:textId="11E6F6DC" w:rsidR="00E050AE" w:rsidRPr="00400032" w:rsidRDefault="00E050AE"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 w:val="right" w:pos="9532"/>
        </w:tabs>
        <w:ind w:left="180"/>
      </w:pPr>
      <w:r w:rsidRPr="00400032">
        <w:t>3/4"</w:t>
      </w:r>
      <w:r w:rsidR="00351588" w:rsidRPr="00400032">
        <w:tab/>
      </w:r>
      <w:r w:rsidR="00587FE4">
        <w:rPr>
          <w:u w:val="single"/>
        </w:rPr>
        <w:t xml:space="preserve"> </w:t>
      </w:r>
      <w:r w:rsidR="00745780" w:rsidRPr="00400032">
        <w:rPr>
          <w:u w:val="single"/>
        </w:rPr>
        <w:t>$67.50</w:t>
      </w:r>
    </w:p>
    <w:p w14:paraId="1B336C55" w14:textId="606EA42E" w:rsidR="009C1445" w:rsidRPr="00400032"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pPr>
      <w:r w:rsidRPr="00400032">
        <w:t>1"</w:t>
      </w:r>
      <w:r w:rsidR="00351588" w:rsidRPr="00400032">
        <w:tab/>
      </w:r>
      <w:r w:rsidR="00587FE4">
        <w:rPr>
          <w:u w:val="single"/>
        </w:rPr>
        <w:t xml:space="preserve"> </w:t>
      </w:r>
      <w:r w:rsidR="00745780" w:rsidRPr="00400032">
        <w:rPr>
          <w:u w:val="single"/>
        </w:rPr>
        <w:t>$112.50</w:t>
      </w:r>
    </w:p>
    <w:p w14:paraId="20AF29C0" w14:textId="2212D5C9" w:rsidR="003701D6" w:rsidRPr="00400032"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rPr>
          <w:u w:val="single"/>
        </w:rPr>
      </w:pPr>
      <w:r w:rsidRPr="00400032">
        <w:t>2"</w:t>
      </w:r>
      <w:r w:rsidR="00351588" w:rsidRPr="00400032">
        <w:tab/>
      </w:r>
      <w:r w:rsidR="00587FE4">
        <w:rPr>
          <w:u w:val="single"/>
        </w:rPr>
        <w:t xml:space="preserve"> </w:t>
      </w:r>
      <w:r w:rsidR="00745780" w:rsidRPr="00400032">
        <w:rPr>
          <w:u w:val="single"/>
        </w:rPr>
        <w:t>$360.00</w:t>
      </w:r>
    </w:p>
    <w:p w14:paraId="7AE1656A" w14:textId="2A2F9CBF" w:rsidR="009C1445" w:rsidRPr="00400032"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rPr>
          <w:u w:val="single"/>
        </w:rPr>
      </w:pPr>
      <w:r w:rsidRPr="00400032">
        <w:t>3"</w:t>
      </w:r>
      <w:r w:rsidR="00351588" w:rsidRPr="00400032">
        <w:tab/>
      </w:r>
      <w:r w:rsidR="00587FE4">
        <w:rPr>
          <w:u w:val="single"/>
        </w:rPr>
        <w:t xml:space="preserve"> </w:t>
      </w:r>
      <w:r w:rsidR="00745780" w:rsidRPr="00400032">
        <w:rPr>
          <w:u w:val="single"/>
        </w:rPr>
        <w:t>$675.00</w:t>
      </w:r>
    </w:p>
    <w:p w14:paraId="33FC9C54" w14:textId="57117BFA" w:rsidR="009C1445"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rPr>
          <w:u w:val="single"/>
        </w:rPr>
      </w:pPr>
      <w:r w:rsidRPr="00400032">
        <w:t>4"</w:t>
      </w:r>
      <w:r w:rsidR="00351588" w:rsidRPr="00400032">
        <w:tab/>
      </w:r>
      <w:r w:rsidR="00587FE4">
        <w:rPr>
          <w:u w:val="single"/>
        </w:rPr>
        <w:t xml:space="preserve"> </w:t>
      </w:r>
      <w:r w:rsidR="00745780" w:rsidRPr="00400032">
        <w:rPr>
          <w:u w:val="single"/>
        </w:rPr>
        <w:t>$1,350.00</w:t>
      </w:r>
    </w:p>
    <w:p w14:paraId="06101B96" w14:textId="3C36F967" w:rsidR="006D0EA2" w:rsidRPr="00400032" w:rsidRDefault="006D0EA2" w:rsidP="006D0EA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rPr>
          <w:u w:val="single"/>
        </w:rPr>
      </w:pPr>
      <w:r>
        <w:t>6</w:t>
      </w:r>
      <w:r w:rsidRPr="00400032">
        <w:t>"</w:t>
      </w:r>
      <w:r w:rsidRPr="00400032">
        <w:tab/>
      </w:r>
      <w:r>
        <w:rPr>
          <w:u w:val="single"/>
        </w:rPr>
        <w:t xml:space="preserve"> </w:t>
      </w:r>
      <w:r w:rsidRPr="00400032">
        <w:rPr>
          <w:u w:val="single"/>
        </w:rPr>
        <w:t>$</w:t>
      </w:r>
      <w:r>
        <w:rPr>
          <w:u w:val="single"/>
        </w:rPr>
        <w:t>3</w:t>
      </w:r>
      <w:r w:rsidRPr="00400032">
        <w:rPr>
          <w:u w:val="single"/>
        </w:rPr>
        <w:t>,</w:t>
      </w:r>
      <w:r>
        <w:rPr>
          <w:u w:val="single"/>
        </w:rPr>
        <w:t>1</w:t>
      </w:r>
      <w:r w:rsidRPr="00400032">
        <w:rPr>
          <w:u w:val="single"/>
        </w:rPr>
        <w:t>50.00</w:t>
      </w:r>
    </w:p>
    <w:p w14:paraId="32FEF6D3" w14:textId="40C3307C" w:rsidR="006D0EA2" w:rsidRPr="00400032" w:rsidRDefault="006D0EA2" w:rsidP="006D0EA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rPr>
          <w:u w:val="single"/>
        </w:rPr>
      </w:pPr>
      <w:r>
        <w:t>8</w:t>
      </w:r>
      <w:r w:rsidRPr="00400032">
        <w:t>"</w:t>
      </w:r>
      <w:r w:rsidRPr="00400032">
        <w:tab/>
      </w:r>
      <w:r>
        <w:rPr>
          <w:u w:val="single"/>
        </w:rPr>
        <w:t xml:space="preserve"> </w:t>
      </w:r>
      <w:r w:rsidRPr="00400032">
        <w:rPr>
          <w:u w:val="single"/>
        </w:rPr>
        <w:t>$</w:t>
      </w:r>
      <w:r>
        <w:rPr>
          <w:u w:val="single"/>
        </w:rPr>
        <w:t>5</w:t>
      </w:r>
      <w:r w:rsidRPr="00400032">
        <w:rPr>
          <w:u w:val="single"/>
        </w:rPr>
        <w:t>,</w:t>
      </w:r>
      <w:r>
        <w:rPr>
          <w:u w:val="single"/>
        </w:rPr>
        <w:t>40</w:t>
      </w:r>
      <w:r w:rsidRPr="00400032">
        <w:rPr>
          <w:u w:val="single"/>
        </w:rPr>
        <w:t>0.00</w:t>
      </w:r>
    </w:p>
    <w:p w14:paraId="7A4FD25E" w14:textId="30E332EB" w:rsidR="006D0EA2" w:rsidRPr="00400032" w:rsidRDefault="006D0EA2" w:rsidP="006D0EA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rPr>
          <w:u w:val="single"/>
        </w:rPr>
      </w:pPr>
      <w:r>
        <w:t xml:space="preserve">   10</w:t>
      </w:r>
      <w:r w:rsidRPr="00400032">
        <w:t>"</w:t>
      </w:r>
      <w:r w:rsidRPr="00400032">
        <w:tab/>
      </w:r>
      <w:r>
        <w:rPr>
          <w:u w:val="single"/>
        </w:rPr>
        <w:t xml:space="preserve"> </w:t>
      </w:r>
      <w:r w:rsidRPr="00400032">
        <w:rPr>
          <w:u w:val="single"/>
        </w:rPr>
        <w:t>$</w:t>
      </w:r>
      <w:r>
        <w:rPr>
          <w:u w:val="single"/>
        </w:rPr>
        <w:t>8</w:t>
      </w:r>
      <w:r w:rsidRPr="00400032">
        <w:rPr>
          <w:u w:val="single"/>
        </w:rPr>
        <w:t>,</w:t>
      </w:r>
      <w:r>
        <w:rPr>
          <w:u w:val="single"/>
        </w:rPr>
        <w:t>5</w:t>
      </w:r>
      <w:r w:rsidRPr="00400032">
        <w:rPr>
          <w:u w:val="single"/>
        </w:rPr>
        <w:t>50.00</w:t>
      </w:r>
    </w:p>
    <w:p w14:paraId="54CE06C7" w14:textId="77777777" w:rsidR="006D0EA2" w:rsidRPr="00400032" w:rsidRDefault="006D0EA2"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rPr>
          <w:u w:val="single"/>
        </w:rPr>
      </w:pPr>
    </w:p>
    <w:p w14:paraId="061FCD22" w14:textId="77777777" w:rsidR="00CA2BED" w:rsidRPr="00400032" w:rsidRDefault="00CA2BED" w:rsidP="00CA2BED">
      <w:pPr>
        <w:pStyle w:val="NoSpacing"/>
        <w:rPr>
          <w:sz w:val="24"/>
        </w:rPr>
      </w:pPr>
    </w:p>
    <w:p w14:paraId="40132BAA" w14:textId="77777777" w:rsidR="00F745AC" w:rsidRPr="00400032" w:rsidRDefault="00F745AC" w:rsidP="00CA2BED">
      <w:pPr>
        <w:pStyle w:val="NoSpacing"/>
        <w:rPr>
          <w:sz w:val="24"/>
        </w:rPr>
      </w:pPr>
      <w:r w:rsidRPr="00400032">
        <w:rPr>
          <w:sz w:val="24"/>
        </w:rPr>
        <w:t>FORM OF PAYMENT: The utility will accept the following forms of payment:</w:t>
      </w:r>
    </w:p>
    <w:p w14:paraId="3A7EEE07" w14:textId="77777777" w:rsidR="00CA2BED" w:rsidRPr="00400032" w:rsidRDefault="00CA2BED" w:rsidP="00CA2BED">
      <w:pPr>
        <w:pStyle w:val="NoSpacing"/>
        <w:rPr>
          <w:sz w:val="24"/>
        </w:rPr>
      </w:pPr>
    </w:p>
    <w:p w14:paraId="327E5125" w14:textId="52E48B6C" w:rsidR="00F745AC" w:rsidRPr="00400032" w:rsidRDefault="00F745AC" w:rsidP="00CA2BED">
      <w:pPr>
        <w:pStyle w:val="NoSpacing"/>
        <w:rPr>
          <w:sz w:val="24"/>
        </w:rPr>
      </w:pPr>
      <w:r w:rsidRPr="00400032">
        <w:rPr>
          <w:sz w:val="24"/>
        </w:rPr>
        <w:t xml:space="preserve">Cash X, Check _X_, Money Order _X_, </w:t>
      </w:r>
      <w:r w:rsidR="00745780" w:rsidRPr="00400032">
        <w:rPr>
          <w:sz w:val="24"/>
        </w:rPr>
        <w:t>Credit C</w:t>
      </w:r>
      <w:r w:rsidRPr="00400032">
        <w:rPr>
          <w:sz w:val="24"/>
        </w:rPr>
        <w:t>ard _X_,  Electronic Fund Transfer __</w:t>
      </w:r>
    </w:p>
    <w:p w14:paraId="32FBC0AC" w14:textId="77777777" w:rsidR="00F745AC" w:rsidRPr="00400032" w:rsidRDefault="00F745AC" w:rsidP="00CA2BED">
      <w:pPr>
        <w:pStyle w:val="NoSpacing"/>
        <w:ind w:left="720"/>
        <w:rPr>
          <w:sz w:val="18"/>
          <w:szCs w:val="18"/>
        </w:rPr>
      </w:pPr>
      <w:r w:rsidRPr="00400032">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7F1B6437" w14:textId="77777777" w:rsidR="00CA2BED" w:rsidRPr="00400032" w:rsidRDefault="00CA2BED" w:rsidP="00CA2BED">
      <w:pPr>
        <w:pStyle w:val="NoSpacing"/>
        <w:rPr>
          <w:sz w:val="24"/>
        </w:rPr>
      </w:pPr>
    </w:p>
    <w:p w14:paraId="58E09B19" w14:textId="77777777" w:rsidR="009C1445" w:rsidRPr="00400032" w:rsidRDefault="009C1445" w:rsidP="00CA2BED">
      <w:pPr>
        <w:pStyle w:val="NoSpacing"/>
        <w:tabs>
          <w:tab w:val="right" w:leader="dot" w:pos="9532"/>
        </w:tabs>
        <w:rPr>
          <w:sz w:val="24"/>
        </w:rPr>
      </w:pPr>
      <w:r w:rsidRPr="00400032">
        <w:rPr>
          <w:sz w:val="24"/>
        </w:rPr>
        <w:t>REGULATORY ASSESSMENT</w:t>
      </w:r>
      <w:r w:rsidRPr="00400032">
        <w:rPr>
          <w:sz w:val="24"/>
        </w:rPr>
        <w:tab/>
      </w:r>
      <w:r w:rsidRPr="00400032">
        <w:rPr>
          <w:sz w:val="24"/>
          <w:u w:val="single"/>
        </w:rPr>
        <w:t>1.0%</w:t>
      </w:r>
    </w:p>
    <w:p w14:paraId="3BAAF782" w14:textId="77777777" w:rsidR="009C1445" w:rsidRPr="00400032" w:rsidRDefault="000B2DB6" w:rsidP="00CA2BED">
      <w:pPr>
        <w:pStyle w:val="NoSpacing"/>
        <w:ind w:left="720"/>
        <w:rPr>
          <w:sz w:val="18"/>
          <w:szCs w:val="18"/>
        </w:rPr>
      </w:pPr>
      <w:r w:rsidRPr="00400032">
        <w:rPr>
          <w:sz w:val="18"/>
          <w:szCs w:val="18"/>
        </w:rPr>
        <w:t>PUBLIC UTILITY COMMISSION (</w:t>
      </w:r>
      <w:r w:rsidR="00AD26FE" w:rsidRPr="00400032">
        <w:rPr>
          <w:sz w:val="18"/>
          <w:szCs w:val="18"/>
        </w:rPr>
        <w:t>PUC</w:t>
      </w:r>
      <w:r w:rsidR="00CC2BAF" w:rsidRPr="00400032">
        <w:rPr>
          <w:sz w:val="18"/>
          <w:szCs w:val="18"/>
        </w:rPr>
        <w:t>T</w:t>
      </w:r>
      <w:r w:rsidRPr="00400032">
        <w:rPr>
          <w:sz w:val="18"/>
          <w:szCs w:val="18"/>
        </w:rPr>
        <w:t>)</w:t>
      </w:r>
      <w:r w:rsidR="009C1445" w:rsidRPr="00400032">
        <w:rPr>
          <w:sz w:val="18"/>
          <w:szCs w:val="18"/>
        </w:rPr>
        <w:t xml:space="preserve"> RULES REQUIRE THE UTILITY TO COLLECT A FEE OF ONE PERCENT OF THE RETAIL MONTHLY BILL</w:t>
      </w:r>
      <w:r w:rsidR="00AD26FE" w:rsidRPr="00400032">
        <w:rPr>
          <w:sz w:val="18"/>
          <w:szCs w:val="18"/>
        </w:rPr>
        <w:t xml:space="preserve"> AND TO REMIT FEE TO THE </w:t>
      </w:r>
      <w:r w:rsidR="003D744D" w:rsidRPr="00400032">
        <w:rPr>
          <w:sz w:val="18"/>
          <w:szCs w:val="18"/>
        </w:rPr>
        <w:t>TEXAS COMMISSION ON ENVIRONMENTAL QUALITY (</w:t>
      </w:r>
      <w:r w:rsidR="00AD26FE" w:rsidRPr="00400032">
        <w:rPr>
          <w:sz w:val="18"/>
          <w:szCs w:val="18"/>
        </w:rPr>
        <w:t>TCEQ</w:t>
      </w:r>
      <w:r w:rsidR="003D744D" w:rsidRPr="00400032">
        <w:rPr>
          <w:sz w:val="18"/>
          <w:szCs w:val="18"/>
        </w:rPr>
        <w:t>)</w:t>
      </w:r>
      <w:r w:rsidR="009C1445" w:rsidRPr="00400032">
        <w:rPr>
          <w:sz w:val="18"/>
          <w:szCs w:val="18"/>
        </w:rPr>
        <w:t>.</w:t>
      </w:r>
    </w:p>
    <w:p w14:paraId="28E5FF82" w14:textId="77777777" w:rsidR="009C1445" w:rsidRPr="00400032" w:rsidRDefault="009C1445" w:rsidP="00CA2BED">
      <w:pPr>
        <w:pStyle w:val="NoSpacing"/>
        <w:rPr>
          <w:sz w:val="24"/>
        </w:rPr>
      </w:pPr>
    </w:p>
    <w:p w14:paraId="1A87EA6E" w14:textId="6EA259F1" w:rsidR="00CA2BED" w:rsidRPr="00400032" w:rsidRDefault="00CA2BED" w:rsidP="00CA2BED">
      <w:pPr>
        <w:pStyle w:val="NoSpacing"/>
        <w:tabs>
          <w:tab w:val="right" w:leader="dot" w:pos="9532"/>
        </w:tabs>
        <w:rPr>
          <w:sz w:val="24"/>
        </w:rPr>
      </w:pPr>
      <w:r w:rsidRPr="00400032">
        <w:rPr>
          <w:sz w:val="24"/>
        </w:rPr>
        <w:t>TAP FEE</w:t>
      </w:r>
      <w:r w:rsidRPr="00400032">
        <w:rPr>
          <w:sz w:val="24"/>
        </w:rPr>
        <w:tab/>
      </w:r>
      <w:r w:rsidRPr="00400032">
        <w:rPr>
          <w:sz w:val="24"/>
          <w:u w:val="single"/>
        </w:rPr>
        <w:t>$</w:t>
      </w:r>
      <w:r w:rsidR="00745780" w:rsidRPr="00400032">
        <w:rPr>
          <w:sz w:val="24"/>
          <w:u w:val="single"/>
        </w:rPr>
        <w:t>1,000.00</w:t>
      </w:r>
    </w:p>
    <w:p w14:paraId="6B394D62" w14:textId="77777777" w:rsidR="00CA2BED" w:rsidRPr="00400032" w:rsidRDefault="00CA2BED" w:rsidP="00CA2BED">
      <w:pPr>
        <w:pStyle w:val="NoSpacing"/>
        <w:ind w:left="720"/>
        <w:rPr>
          <w:sz w:val="18"/>
          <w:szCs w:val="18"/>
        </w:rPr>
      </w:pPr>
      <w:r w:rsidRPr="00400032">
        <w:rPr>
          <w:sz w:val="18"/>
          <w:szCs w:val="18"/>
        </w:rPr>
        <w:t>TAP FEE IS BASED ON THE AVERAGE OF THE UTILITY'S ACTUAL COST FOR MATERIALS AND LABOR FOR STANDARD RESIDENTIAL CONNECTION OF 5/8" METER PLUS UNIQUE COSTS AS PERMITTED BY PUC</w:t>
      </w:r>
      <w:r w:rsidR="00CC2BAF" w:rsidRPr="00400032">
        <w:rPr>
          <w:sz w:val="18"/>
          <w:szCs w:val="18"/>
        </w:rPr>
        <w:t>T</w:t>
      </w:r>
      <w:r w:rsidRPr="00400032">
        <w:rPr>
          <w:sz w:val="18"/>
          <w:szCs w:val="18"/>
        </w:rPr>
        <w:t xml:space="preserve"> RULE AT COST.</w:t>
      </w:r>
    </w:p>
    <w:p w14:paraId="105A9720" w14:textId="77777777" w:rsidR="00CA2BED" w:rsidRPr="00400032" w:rsidRDefault="00CA2BED" w:rsidP="00CA2BED">
      <w:pPr>
        <w:pStyle w:val="NoSpacing"/>
        <w:tabs>
          <w:tab w:val="right" w:leader="dot" w:pos="9532"/>
        </w:tabs>
        <w:rPr>
          <w:sz w:val="24"/>
        </w:rPr>
      </w:pPr>
    </w:p>
    <w:p w14:paraId="7E64571A" w14:textId="77777777" w:rsidR="00CA2BED" w:rsidRPr="00400032" w:rsidRDefault="00CA2BED" w:rsidP="00CA2BED">
      <w:pPr>
        <w:pStyle w:val="NoSpacing"/>
        <w:tabs>
          <w:tab w:val="right" w:leader="dot" w:pos="9532"/>
        </w:tabs>
        <w:rPr>
          <w:sz w:val="24"/>
        </w:rPr>
      </w:pPr>
      <w:r w:rsidRPr="00400032">
        <w:rPr>
          <w:sz w:val="24"/>
        </w:rPr>
        <w:t>TAP FEE (Unique costs)</w:t>
      </w:r>
      <w:r w:rsidRPr="00400032">
        <w:rPr>
          <w:sz w:val="24"/>
        </w:rPr>
        <w:tab/>
      </w:r>
      <w:r w:rsidRPr="00400032">
        <w:rPr>
          <w:sz w:val="24"/>
          <w:u w:val="single"/>
        </w:rPr>
        <w:t>Actual Cost</w:t>
      </w:r>
    </w:p>
    <w:p w14:paraId="6A6E6E4A" w14:textId="77777777" w:rsidR="00CA2BED" w:rsidRPr="00400032" w:rsidRDefault="00CA2BED" w:rsidP="00CA2BED">
      <w:pPr>
        <w:pStyle w:val="NoSpacing"/>
        <w:ind w:left="720"/>
        <w:rPr>
          <w:sz w:val="18"/>
          <w:szCs w:val="18"/>
        </w:rPr>
      </w:pPr>
      <w:r w:rsidRPr="00400032">
        <w:rPr>
          <w:sz w:val="18"/>
          <w:szCs w:val="18"/>
        </w:rPr>
        <w:t>FOR EXAMPLE, A ROAD BORE FOR CUSTOMERS OUTSIDE OF SUBDIVISIONS OR RESIDENTIAL AREAS.</w:t>
      </w:r>
    </w:p>
    <w:p w14:paraId="2989F1D0" w14:textId="77777777" w:rsidR="00CA2BED" w:rsidRPr="00400032" w:rsidRDefault="00CA2BED" w:rsidP="00CA2BED">
      <w:pPr>
        <w:pStyle w:val="NoSpacing"/>
        <w:tabs>
          <w:tab w:val="right" w:leader="dot" w:pos="9532"/>
        </w:tabs>
        <w:rPr>
          <w:sz w:val="24"/>
        </w:rPr>
      </w:pPr>
    </w:p>
    <w:p w14:paraId="2C0E85BD" w14:textId="77777777" w:rsidR="00CA2BED" w:rsidRPr="00400032" w:rsidRDefault="00CA2BED" w:rsidP="00CA2BED">
      <w:pPr>
        <w:pStyle w:val="NoSpacing"/>
        <w:tabs>
          <w:tab w:val="right" w:leader="dot" w:pos="9532"/>
        </w:tabs>
        <w:rPr>
          <w:sz w:val="24"/>
        </w:rPr>
      </w:pPr>
      <w:r w:rsidRPr="00400032">
        <w:rPr>
          <w:sz w:val="24"/>
        </w:rPr>
        <w:t>TAP FEE</w:t>
      </w:r>
      <w:r w:rsidR="00441B2D" w:rsidRPr="00400032">
        <w:rPr>
          <w:sz w:val="24"/>
        </w:rPr>
        <w:t xml:space="preserve"> (Large Connection Tap)</w:t>
      </w:r>
      <w:r w:rsidRPr="00400032">
        <w:rPr>
          <w:sz w:val="24"/>
        </w:rPr>
        <w:tab/>
      </w:r>
      <w:r w:rsidRPr="00400032">
        <w:rPr>
          <w:sz w:val="24"/>
          <w:u w:val="single"/>
        </w:rPr>
        <w:t>Actual Cost</w:t>
      </w:r>
    </w:p>
    <w:p w14:paraId="442D80F2" w14:textId="77777777" w:rsidR="00CA2BED" w:rsidRPr="00400032" w:rsidRDefault="00CA2BED" w:rsidP="00CA2BED">
      <w:pPr>
        <w:pStyle w:val="NoSpacing"/>
        <w:ind w:left="720"/>
        <w:rPr>
          <w:sz w:val="18"/>
          <w:szCs w:val="18"/>
        </w:rPr>
      </w:pPr>
      <w:r w:rsidRPr="00400032">
        <w:rPr>
          <w:sz w:val="18"/>
          <w:szCs w:val="18"/>
        </w:rPr>
        <w:t>TAP FEE IS BASED ON THE UTILITY'S ACTUAL COST FOR MATERIALS AND LABOR FOR METERS LARGER THAN STANDARD 5/8" METERS.</w:t>
      </w:r>
    </w:p>
    <w:p w14:paraId="20B8A33A" w14:textId="77777777" w:rsidR="00CA2BED" w:rsidRPr="00400032" w:rsidRDefault="007163F7" w:rsidP="00CA2BED">
      <w:pPr>
        <w:pStyle w:val="NoSpacing"/>
        <w:rPr>
          <w:sz w:val="24"/>
        </w:rPr>
      </w:pPr>
      <w:r w:rsidRPr="00400032">
        <w:rPr>
          <w:sz w:val="24"/>
        </w:rPr>
        <w:br w:type="page"/>
      </w:r>
    </w:p>
    <w:p w14:paraId="3D53186E" w14:textId="77777777" w:rsidR="00CE06EF" w:rsidRPr="00587FE4" w:rsidRDefault="00CE06EF" w:rsidP="00CA2BED">
      <w:pPr>
        <w:pStyle w:val="NoSpacing"/>
        <w:jc w:val="center"/>
        <w:rPr>
          <w:b/>
          <w:bCs/>
          <w:sz w:val="24"/>
          <w:szCs w:val="24"/>
        </w:rPr>
      </w:pPr>
      <w:r w:rsidRPr="00587FE4">
        <w:rPr>
          <w:b/>
          <w:bCs/>
          <w:sz w:val="24"/>
          <w:szCs w:val="24"/>
        </w:rPr>
        <w:lastRenderedPageBreak/>
        <w:t>SECTION 1.0 -- RATE SCHEDULE</w:t>
      </w:r>
      <w:r w:rsidR="00EE30B1" w:rsidRPr="00587FE4">
        <w:rPr>
          <w:b/>
          <w:bCs/>
          <w:sz w:val="24"/>
          <w:szCs w:val="24"/>
        </w:rPr>
        <w:t xml:space="preserve"> (Continued)</w:t>
      </w:r>
    </w:p>
    <w:p w14:paraId="37DCF72C" w14:textId="77777777" w:rsidR="00DF0A65" w:rsidRPr="00400032" w:rsidRDefault="00DF0A65" w:rsidP="00DF0A65">
      <w:pPr>
        <w:pStyle w:val="NoSpacing"/>
        <w:rPr>
          <w:sz w:val="24"/>
          <w:u w:val="single"/>
        </w:rPr>
      </w:pPr>
    </w:p>
    <w:p w14:paraId="33032A34" w14:textId="77777777" w:rsidR="003B3461" w:rsidRPr="00400032" w:rsidRDefault="003B3461" w:rsidP="00DF0A65">
      <w:pPr>
        <w:pStyle w:val="NoSpacing"/>
        <w:rPr>
          <w:sz w:val="24"/>
          <w:u w:val="single"/>
        </w:rPr>
      </w:pPr>
      <w:r w:rsidRPr="00400032">
        <w:rPr>
          <w:sz w:val="24"/>
          <w:u w:val="single"/>
        </w:rPr>
        <w:t>Section 1.02 – Miscellaneous Fees</w:t>
      </w:r>
    </w:p>
    <w:p w14:paraId="1B76D0DA" w14:textId="77777777" w:rsidR="00DF0A65" w:rsidRPr="00400032" w:rsidRDefault="00DF0A65" w:rsidP="00DF0A65">
      <w:pPr>
        <w:pStyle w:val="NoSpacing"/>
        <w:rPr>
          <w:sz w:val="24"/>
          <w:szCs w:val="24"/>
        </w:rPr>
      </w:pPr>
    </w:p>
    <w:p w14:paraId="38370B5F" w14:textId="77777777" w:rsidR="00CE06EF" w:rsidRPr="00400032" w:rsidRDefault="00CE06EF" w:rsidP="00DF0A65">
      <w:pPr>
        <w:pStyle w:val="NoSpacing"/>
        <w:rPr>
          <w:sz w:val="24"/>
          <w:szCs w:val="24"/>
        </w:rPr>
      </w:pPr>
      <w:r w:rsidRPr="00400032">
        <w:rPr>
          <w:sz w:val="24"/>
          <w:szCs w:val="24"/>
        </w:rPr>
        <w:t>RECONNECTION FEE</w:t>
      </w:r>
    </w:p>
    <w:p w14:paraId="32BBFCA0" w14:textId="77777777" w:rsidR="000B2DB6" w:rsidRPr="00400032" w:rsidRDefault="000B2DB6" w:rsidP="00DF0A65">
      <w:pPr>
        <w:pStyle w:val="Default"/>
        <w:ind w:left="720"/>
        <w:jc w:val="both"/>
        <w:rPr>
          <w:rFonts w:ascii="Times New Roman" w:hAnsi="Times New Roman" w:cs="Times New Roman"/>
          <w:color w:val="auto"/>
          <w:sz w:val="18"/>
          <w:szCs w:val="18"/>
        </w:rPr>
      </w:pPr>
      <w:r w:rsidRPr="00400032">
        <w:rPr>
          <w:rFonts w:ascii="Times New Roman" w:hAnsi="Times New Roman" w:cs="Times New Roman"/>
          <w:color w:val="auto"/>
          <w:sz w:val="18"/>
          <w:szCs w:val="18"/>
        </w:rPr>
        <w:t xml:space="preserve">THE RECONNECT FEE MUST BE PAID BEFORE SERVICE CAN BE RESTORED TO A CUSTOMER WHO HAS BEEN DISCONNECTED FOR THE FOLLOWING REASONS (OR OTHER REASONS LISTED UNDER SECTION 2.0 OF THIS TARIFF): </w:t>
      </w:r>
    </w:p>
    <w:p w14:paraId="70D75A0B" w14:textId="522149B7" w:rsidR="003701D6" w:rsidRPr="00400032" w:rsidRDefault="00CE06EF" w:rsidP="00351588">
      <w:pPr>
        <w:tabs>
          <w:tab w:val="right" w:leader="dot" w:pos="9532"/>
        </w:tabs>
        <w:spacing w:before="0" w:after="0"/>
        <w:ind w:firstLine="720"/>
        <w:rPr>
          <w:sz w:val="24"/>
          <w:szCs w:val="24"/>
          <w:u w:val="single"/>
        </w:rPr>
      </w:pPr>
      <w:r w:rsidRPr="00400032">
        <w:rPr>
          <w:sz w:val="24"/>
          <w:szCs w:val="24"/>
        </w:rPr>
        <w:t>a)  Non-payment of bill (Maximum $25.00)</w:t>
      </w:r>
      <w:r w:rsidRPr="00400032">
        <w:rPr>
          <w:sz w:val="24"/>
          <w:szCs w:val="24"/>
        </w:rPr>
        <w:tab/>
      </w:r>
      <w:r w:rsidRPr="00400032">
        <w:rPr>
          <w:sz w:val="24"/>
          <w:szCs w:val="24"/>
          <w:u w:val="single"/>
        </w:rPr>
        <w:t>$</w:t>
      </w:r>
      <w:r w:rsidR="00745780" w:rsidRPr="00400032">
        <w:rPr>
          <w:sz w:val="24"/>
          <w:szCs w:val="24"/>
          <w:u w:val="single"/>
        </w:rPr>
        <w:t>25.00</w:t>
      </w:r>
    </w:p>
    <w:p w14:paraId="10A6429F" w14:textId="4A65DB0F" w:rsidR="00CE06EF" w:rsidRPr="00400032" w:rsidRDefault="00CE06EF" w:rsidP="00351588">
      <w:pPr>
        <w:tabs>
          <w:tab w:val="right" w:leader="dot" w:pos="9532"/>
        </w:tabs>
        <w:spacing w:before="0" w:after="0"/>
        <w:ind w:firstLine="720"/>
        <w:rPr>
          <w:sz w:val="24"/>
          <w:szCs w:val="24"/>
          <w:u w:val="single"/>
        </w:rPr>
      </w:pPr>
      <w:r w:rsidRPr="00400032">
        <w:rPr>
          <w:sz w:val="24"/>
          <w:szCs w:val="24"/>
        </w:rPr>
        <w:t>b)  Customer's request</w:t>
      </w:r>
      <w:r w:rsidR="000B2DB6" w:rsidRPr="00400032">
        <w:rPr>
          <w:sz w:val="24"/>
          <w:szCs w:val="24"/>
        </w:rPr>
        <w:t xml:space="preserve"> that service be disconnected</w:t>
      </w:r>
      <w:r w:rsidRPr="00400032">
        <w:rPr>
          <w:sz w:val="24"/>
          <w:szCs w:val="24"/>
        </w:rPr>
        <w:tab/>
      </w:r>
      <w:r w:rsidRPr="00400032">
        <w:rPr>
          <w:sz w:val="24"/>
          <w:szCs w:val="24"/>
          <w:u w:val="single"/>
        </w:rPr>
        <w:t>$</w:t>
      </w:r>
      <w:r w:rsidR="00745780" w:rsidRPr="00400032">
        <w:rPr>
          <w:sz w:val="24"/>
          <w:szCs w:val="24"/>
          <w:u w:val="single"/>
        </w:rPr>
        <w:t>40.00</w:t>
      </w:r>
    </w:p>
    <w:p w14:paraId="55569385" w14:textId="77777777" w:rsidR="00CE06EF" w:rsidRPr="00400032" w:rsidRDefault="00CE06EF" w:rsidP="00351588">
      <w:pPr>
        <w:spacing w:before="0"/>
        <w:ind w:firstLine="1080"/>
        <w:rPr>
          <w:sz w:val="24"/>
          <w:szCs w:val="24"/>
        </w:rPr>
      </w:pPr>
      <w:r w:rsidRPr="00400032">
        <w:rPr>
          <w:sz w:val="24"/>
          <w:szCs w:val="24"/>
        </w:rPr>
        <w:t>or other reasons listed under Section 2.0 of this tariff</w:t>
      </w:r>
    </w:p>
    <w:p w14:paraId="75663346" w14:textId="1D0ED54E" w:rsidR="00CE06EF" w:rsidRPr="00400032" w:rsidRDefault="00CE06EF" w:rsidP="00DF0A65">
      <w:pPr>
        <w:pStyle w:val="NoSpacing"/>
        <w:tabs>
          <w:tab w:val="right" w:leader="dot" w:pos="9532"/>
        </w:tabs>
        <w:rPr>
          <w:sz w:val="24"/>
          <w:szCs w:val="24"/>
        </w:rPr>
      </w:pPr>
      <w:r w:rsidRPr="00400032">
        <w:rPr>
          <w:sz w:val="24"/>
          <w:szCs w:val="24"/>
        </w:rPr>
        <w:t>TRANSFER FEE</w:t>
      </w:r>
      <w:r w:rsidRPr="00400032">
        <w:rPr>
          <w:sz w:val="24"/>
          <w:szCs w:val="24"/>
        </w:rPr>
        <w:tab/>
      </w:r>
      <w:r w:rsidRPr="00400032">
        <w:rPr>
          <w:sz w:val="24"/>
          <w:szCs w:val="24"/>
          <w:u w:val="single"/>
        </w:rPr>
        <w:t>$</w:t>
      </w:r>
      <w:r w:rsidR="00745780" w:rsidRPr="00400032">
        <w:rPr>
          <w:sz w:val="24"/>
          <w:szCs w:val="24"/>
          <w:u w:val="single"/>
        </w:rPr>
        <w:t>25.00</w:t>
      </w:r>
    </w:p>
    <w:p w14:paraId="6CC9FC16" w14:textId="77777777" w:rsidR="00CE06EF" w:rsidRPr="00400032" w:rsidRDefault="00CE06EF" w:rsidP="00DF0A65">
      <w:pPr>
        <w:pStyle w:val="Default"/>
        <w:ind w:left="720"/>
        <w:jc w:val="both"/>
        <w:rPr>
          <w:rFonts w:ascii="Times New Roman" w:hAnsi="Times New Roman" w:cs="Times New Roman"/>
          <w:color w:val="auto"/>
          <w:sz w:val="18"/>
          <w:szCs w:val="18"/>
        </w:rPr>
      </w:pPr>
      <w:r w:rsidRPr="00400032">
        <w:rPr>
          <w:rFonts w:ascii="Times New Roman" w:hAnsi="Times New Roman" w:cs="Times New Roman"/>
          <w:color w:val="auto"/>
          <w:sz w:val="18"/>
          <w:szCs w:val="18"/>
        </w:rPr>
        <w:t>THE TRANSFER FEE WILL BE CHARGED FOR CHANGING AN ACCOUNT NAME AT THE SAME SERVICE LOCATION WHEN THE SERVICE IS NOT DISCONNECTED.</w:t>
      </w:r>
    </w:p>
    <w:p w14:paraId="1BD8DB58" w14:textId="77777777" w:rsidR="00DF0A65" w:rsidRPr="00400032" w:rsidRDefault="00DF0A65" w:rsidP="00DF0A65">
      <w:pPr>
        <w:pStyle w:val="NoSpacing"/>
        <w:tabs>
          <w:tab w:val="right" w:leader="dot" w:pos="9532"/>
        </w:tabs>
        <w:rPr>
          <w:sz w:val="24"/>
        </w:rPr>
      </w:pPr>
    </w:p>
    <w:p w14:paraId="6963827A" w14:textId="6960A1DE" w:rsidR="00CE06EF" w:rsidRPr="00400032" w:rsidRDefault="00CE06EF" w:rsidP="00DF0A65">
      <w:pPr>
        <w:pStyle w:val="NoSpacing"/>
        <w:tabs>
          <w:tab w:val="right" w:leader="dot" w:pos="9532"/>
        </w:tabs>
        <w:rPr>
          <w:sz w:val="24"/>
        </w:rPr>
      </w:pPr>
      <w:r w:rsidRPr="00400032">
        <w:rPr>
          <w:sz w:val="24"/>
        </w:rPr>
        <w:t>LATE CHARGE</w:t>
      </w:r>
      <w:r w:rsidR="003B1583" w:rsidRPr="00400032">
        <w:rPr>
          <w:sz w:val="24"/>
        </w:rPr>
        <w:t xml:space="preserve"> (Either $5.00 or 10% of the bill)</w:t>
      </w:r>
      <w:r w:rsidRPr="00400032">
        <w:rPr>
          <w:sz w:val="24"/>
        </w:rPr>
        <w:tab/>
      </w:r>
      <w:r w:rsidR="00745780" w:rsidRPr="00400032">
        <w:rPr>
          <w:sz w:val="24"/>
          <w:u w:val="single"/>
        </w:rPr>
        <w:t>$5.00</w:t>
      </w:r>
    </w:p>
    <w:p w14:paraId="29917569" w14:textId="77777777" w:rsidR="00E1792C" w:rsidRPr="00400032" w:rsidRDefault="00E1792C" w:rsidP="00DF0A65">
      <w:pPr>
        <w:pStyle w:val="Default"/>
        <w:ind w:left="720"/>
        <w:jc w:val="both"/>
        <w:rPr>
          <w:rFonts w:ascii="Times New Roman" w:hAnsi="Times New Roman" w:cs="Times New Roman"/>
          <w:color w:val="auto"/>
          <w:sz w:val="18"/>
          <w:szCs w:val="18"/>
        </w:rPr>
      </w:pPr>
      <w:r w:rsidRPr="00400032">
        <w:rPr>
          <w:rFonts w:ascii="Times New Roman" w:hAnsi="Times New Roman" w:cs="Times New Roman"/>
          <w:color w:val="auto"/>
          <w:sz w:val="18"/>
          <w:szCs w:val="18"/>
        </w:rPr>
        <w:t xml:space="preserve">COMMISSION RULES ALLOW A ONE-TIME PENALTY TO BE CHARGED ON DELINQUENT BILLS. A LATE CHARGE MAY NOT BE APPLIED TO ANY BALANCE TO WHICH THE PENALTY WAS APPLIED IN A PREVIOUS BILLING. </w:t>
      </w:r>
    </w:p>
    <w:p w14:paraId="4C5216FC" w14:textId="77777777" w:rsidR="00DF0A65" w:rsidRPr="00400032" w:rsidRDefault="00DF0A65" w:rsidP="00DF0A65">
      <w:pPr>
        <w:pStyle w:val="NoSpacing"/>
        <w:tabs>
          <w:tab w:val="right" w:leader="dot" w:pos="9532"/>
        </w:tabs>
        <w:rPr>
          <w:sz w:val="24"/>
        </w:rPr>
      </w:pPr>
    </w:p>
    <w:p w14:paraId="04489339" w14:textId="2D30010A" w:rsidR="00CE06EF" w:rsidRPr="00400032" w:rsidRDefault="00CE06EF" w:rsidP="00DF0A65">
      <w:pPr>
        <w:pStyle w:val="NoSpacing"/>
        <w:tabs>
          <w:tab w:val="right" w:leader="dot" w:pos="9532"/>
        </w:tabs>
        <w:rPr>
          <w:sz w:val="24"/>
        </w:rPr>
      </w:pPr>
      <w:r w:rsidRPr="00400032">
        <w:rPr>
          <w:sz w:val="24"/>
        </w:rPr>
        <w:t>RETURNED CHECK CHARGE</w:t>
      </w:r>
      <w:r w:rsidRPr="00400032">
        <w:rPr>
          <w:sz w:val="24"/>
        </w:rPr>
        <w:tab/>
      </w:r>
      <w:r w:rsidRPr="00400032">
        <w:rPr>
          <w:sz w:val="24"/>
          <w:u w:val="single"/>
        </w:rPr>
        <w:t>$</w:t>
      </w:r>
      <w:r w:rsidR="00745780" w:rsidRPr="00400032">
        <w:rPr>
          <w:sz w:val="24"/>
          <w:u w:val="single"/>
        </w:rPr>
        <w:t>30.00</w:t>
      </w:r>
    </w:p>
    <w:p w14:paraId="6F44A4BB" w14:textId="77777777" w:rsidR="00E1792C" w:rsidRPr="00400032" w:rsidRDefault="00E1792C" w:rsidP="00DF0A65">
      <w:pPr>
        <w:pStyle w:val="Default"/>
        <w:ind w:left="720"/>
        <w:jc w:val="both"/>
        <w:rPr>
          <w:rFonts w:ascii="Times New Roman" w:hAnsi="Times New Roman" w:cs="Times New Roman"/>
          <w:color w:val="auto"/>
          <w:sz w:val="18"/>
          <w:szCs w:val="18"/>
        </w:rPr>
      </w:pPr>
      <w:r w:rsidRPr="00400032">
        <w:rPr>
          <w:rFonts w:ascii="Times New Roman" w:hAnsi="Times New Roman" w:cs="Times New Roman"/>
          <w:color w:val="auto"/>
          <w:sz w:val="18"/>
          <w:szCs w:val="18"/>
        </w:rPr>
        <w:t xml:space="preserve">RETURNED CHECK CHARGES MUST BE BASED ON THE UTILITY’S DOCUMENTABLE COST. </w:t>
      </w:r>
    </w:p>
    <w:p w14:paraId="37708E86" w14:textId="77777777" w:rsidR="00DF0A65" w:rsidRPr="00400032" w:rsidRDefault="00DF0A65" w:rsidP="00DF0A65">
      <w:pPr>
        <w:pStyle w:val="NoSpacing"/>
        <w:tabs>
          <w:tab w:val="right" w:leader="dot" w:pos="9532"/>
        </w:tabs>
        <w:rPr>
          <w:sz w:val="24"/>
        </w:rPr>
      </w:pPr>
    </w:p>
    <w:p w14:paraId="7418766E" w14:textId="717B6F26" w:rsidR="00CE06EF" w:rsidRPr="00400032" w:rsidRDefault="00CE06EF" w:rsidP="00DF0A65">
      <w:pPr>
        <w:pStyle w:val="NoSpacing"/>
        <w:tabs>
          <w:tab w:val="right" w:leader="dot" w:pos="9532"/>
        </w:tabs>
        <w:rPr>
          <w:sz w:val="24"/>
        </w:rPr>
      </w:pPr>
      <w:r w:rsidRPr="00400032">
        <w:rPr>
          <w:sz w:val="24"/>
        </w:rPr>
        <w:t>CUSTOMER DEPOSIT RESIDENTIAL (Maximum $50)</w:t>
      </w:r>
      <w:r w:rsidRPr="00400032">
        <w:rPr>
          <w:sz w:val="24"/>
        </w:rPr>
        <w:tab/>
      </w:r>
      <w:r w:rsidRPr="00400032">
        <w:rPr>
          <w:sz w:val="24"/>
          <w:u w:val="single"/>
        </w:rPr>
        <w:t>$</w:t>
      </w:r>
      <w:r w:rsidR="00745780" w:rsidRPr="00400032">
        <w:rPr>
          <w:sz w:val="24"/>
          <w:u w:val="single"/>
        </w:rPr>
        <w:t>50.00</w:t>
      </w:r>
    </w:p>
    <w:p w14:paraId="69844C4D" w14:textId="77777777" w:rsidR="00DF0A65" w:rsidRPr="00400032" w:rsidRDefault="00DF0A65" w:rsidP="00DF0A65">
      <w:pPr>
        <w:pStyle w:val="NoSpacing"/>
        <w:tabs>
          <w:tab w:val="right" w:leader="dot" w:pos="9532"/>
        </w:tabs>
        <w:rPr>
          <w:sz w:val="24"/>
        </w:rPr>
      </w:pPr>
    </w:p>
    <w:p w14:paraId="13700702" w14:textId="77777777" w:rsidR="00CE06EF" w:rsidRPr="00400032" w:rsidRDefault="00CE06EF" w:rsidP="00DF0A65">
      <w:pPr>
        <w:pStyle w:val="NoSpacing"/>
        <w:tabs>
          <w:tab w:val="right" w:leader="dot" w:pos="9532"/>
        </w:tabs>
        <w:rPr>
          <w:sz w:val="24"/>
        </w:rPr>
      </w:pPr>
      <w:r w:rsidRPr="00400032">
        <w:rPr>
          <w:sz w:val="24"/>
        </w:rPr>
        <w:t>COMMERCIAL AND NON-RESIDENTIAL DEPOSIT</w:t>
      </w:r>
      <w:r w:rsidRPr="00400032">
        <w:rPr>
          <w:sz w:val="24"/>
        </w:rPr>
        <w:tab/>
      </w:r>
      <w:r w:rsidRPr="00400032">
        <w:rPr>
          <w:sz w:val="20"/>
          <w:u w:val="single"/>
        </w:rPr>
        <w:t>1/6TH EST</w:t>
      </w:r>
      <w:r w:rsidR="00997A06" w:rsidRPr="00400032">
        <w:rPr>
          <w:sz w:val="20"/>
          <w:u w:val="single"/>
        </w:rPr>
        <w:t>IMATED</w:t>
      </w:r>
      <w:r w:rsidRPr="00400032">
        <w:rPr>
          <w:sz w:val="20"/>
          <w:u w:val="single"/>
        </w:rPr>
        <w:t xml:space="preserve"> ANNUAL BILL</w:t>
      </w:r>
    </w:p>
    <w:p w14:paraId="4BC993D2" w14:textId="77777777" w:rsidR="00DF0A65" w:rsidRPr="00400032" w:rsidRDefault="00DF0A65" w:rsidP="00DF0A65">
      <w:pPr>
        <w:pStyle w:val="NoSpacing"/>
        <w:tabs>
          <w:tab w:val="right" w:leader="dot" w:pos="9532"/>
        </w:tabs>
        <w:rPr>
          <w:sz w:val="24"/>
        </w:rPr>
      </w:pPr>
    </w:p>
    <w:p w14:paraId="0F38ACB1" w14:textId="77777777" w:rsidR="00CE06EF" w:rsidRPr="00400032" w:rsidRDefault="00CE06EF" w:rsidP="00DF0A65">
      <w:pPr>
        <w:pStyle w:val="NoSpacing"/>
        <w:tabs>
          <w:tab w:val="right" w:leader="dot" w:pos="9532"/>
        </w:tabs>
        <w:rPr>
          <w:sz w:val="24"/>
        </w:rPr>
      </w:pPr>
      <w:r w:rsidRPr="00400032">
        <w:rPr>
          <w:sz w:val="24"/>
        </w:rPr>
        <w:t>GOVERNMENTAL TESTING, INSPECTION AND COSTS SURCHARGE CLAUSE:</w:t>
      </w:r>
    </w:p>
    <w:p w14:paraId="0C45CE22" w14:textId="77777777" w:rsidR="00E1792C" w:rsidRPr="00400032" w:rsidRDefault="00E1792C" w:rsidP="00DF0A65">
      <w:pPr>
        <w:pStyle w:val="Default"/>
        <w:ind w:left="720"/>
        <w:jc w:val="both"/>
        <w:rPr>
          <w:rFonts w:ascii="Times New Roman" w:hAnsi="Times New Roman" w:cs="Times New Roman"/>
          <w:color w:val="auto"/>
          <w:sz w:val="18"/>
          <w:szCs w:val="18"/>
        </w:rPr>
      </w:pPr>
      <w:r w:rsidRPr="00400032">
        <w:rPr>
          <w:rFonts w:ascii="Times New Roman" w:hAnsi="Times New Roman" w:cs="Times New Roman"/>
          <w:color w:val="auto"/>
          <w:sz w:val="18"/>
          <w:szCs w:val="18"/>
        </w:rPr>
        <w:t>WHEN AUTHORIZED IN WRITING BY THE COMMISSION AND AFTER NOTICE TO CUSTOMERS, THE UTILITY MAY INCREASE RATES TO RECOVER INCREASED COSTS FOR INSPECTION FEES AND WATER TESTING. [16 TAC</w:t>
      </w:r>
      <w:r w:rsidR="00F75F85" w:rsidRPr="00400032">
        <w:rPr>
          <w:rFonts w:ascii="Times New Roman" w:hAnsi="Times New Roman" w:cs="Times New Roman"/>
          <w:color w:val="auto"/>
          <w:sz w:val="18"/>
          <w:szCs w:val="18"/>
        </w:rPr>
        <w:t xml:space="preserve"> §</w:t>
      </w:r>
      <w:r w:rsidR="002A647A" w:rsidRPr="00400032">
        <w:rPr>
          <w:bCs/>
          <w:color w:val="auto"/>
          <w:sz w:val="18"/>
          <w:szCs w:val="18"/>
        </w:rPr>
        <w:t> </w:t>
      </w:r>
      <w:r w:rsidRPr="00400032">
        <w:rPr>
          <w:rFonts w:ascii="Times New Roman" w:hAnsi="Times New Roman" w:cs="Times New Roman"/>
          <w:color w:val="auto"/>
          <w:sz w:val="18"/>
          <w:szCs w:val="18"/>
        </w:rPr>
        <w:t>24.2</w:t>
      </w:r>
      <w:r w:rsidR="00997A06" w:rsidRPr="00400032">
        <w:rPr>
          <w:rFonts w:ascii="Times New Roman" w:hAnsi="Times New Roman" w:cs="Times New Roman"/>
          <w:color w:val="auto"/>
          <w:sz w:val="18"/>
          <w:szCs w:val="18"/>
        </w:rPr>
        <w:t>5</w:t>
      </w:r>
      <w:r w:rsidRPr="00400032">
        <w:rPr>
          <w:rFonts w:ascii="Times New Roman" w:hAnsi="Times New Roman" w:cs="Times New Roman"/>
          <w:color w:val="auto"/>
          <w:sz w:val="18"/>
          <w:szCs w:val="18"/>
        </w:rPr>
        <w:t>(</w:t>
      </w:r>
      <w:r w:rsidR="00F75F85" w:rsidRPr="00400032">
        <w:rPr>
          <w:rFonts w:ascii="Times New Roman" w:hAnsi="Times New Roman" w:cs="Times New Roman"/>
          <w:color w:val="auto"/>
          <w:sz w:val="18"/>
          <w:szCs w:val="18"/>
        </w:rPr>
        <w:t>b</w:t>
      </w:r>
      <w:r w:rsidRPr="00400032">
        <w:rPr>
          <w:rFonts w:ascii="Times New Roman" w:hAnsi="Times New Roman" w:cs="Times New Roman"/>
          <w:color w:val="auto"/>
          <w:sz w:val="18"/>
          <w:szCs w:val="18"/>
        </w:rPr>
        <w:t>)(2)</w:t>
      </w:r>
      <w:r w:rsidR="00F75F85" w:rsidRPr="00400032">
        <w:rPr>
          <w:rFonts w:ascii="Times New Roman" w:hAnsi="Times New Roman" w:cs="Times New Roman"/>
          <w:color w:val="auto"/>
          <w:sz w:val="18"/>
          <w:szCs w:val="18"/>
        </w:rPr>
        <w:t>(F)</w:t>
      </w:r>
      <w:r w:rsidRPr="00400032">
        <w:rPr>
          <w:rFonts w:ascii="Times New Roman" w:hAnsi="Times New Roman" w:cs="Times New Roman"/>
          <w:color w:val="auto"/>
          <w:sz w:val="18"/>
          <w:szCs w:val="18"/>
        </w:rPr>
        <w:t xml:space="preserve">] </w:t>
      </w:r>
    </w:p>
    <w:p w14:paraId="6D019AEE" w14:textId="77777777" w:rsidR="00DF0A65" w:rsidRPr="00400032" w:rsidRDefault="00DF0A65" w:rsidP="00DF0A65">
      <w:pPr>
        <w:pStyle w:val="NoSpacing"/>
        <w:tabs>
          <w:tab w:val="right" w:leader="dot" w:pos="9532"/>
        </w:tabs>
        <w:rPr>
          <w:sz w:val="24"/>
        </w:rPr>
      </w:pPr>
    </w:p>
    <w:p w14:paraId="71A19F95" w14:textId="77777777" w:rsidR="00470CD1" w:rsidRPr="00400032" w:rsidRDefault="00E1792C" w:rsidP="00DF0A65">
      <w:pPr>
        <w:pStyle w:val="NoSpacing"/>
        <w:tabs>
          <w:tab w:val="right" w:leader="dot" w:pos="9532"/>
        </w:tabs>
        <w:rPr>
          <w:sz w:val="24"/>
        </w:rPr>
      </w:pPr>
      <w:r w:rsidRPr="00400032">
        <w:rPr>
          <w:sz w:val="24"/>
        </w:rPr>
        <w:t>LINE EXTENSION AND CONSTRUCTION CHARGES:</w:t>
      </w:r>
    </w:p>
    <w:p w14:paraId="60741289" w14:textId="77777777" w:rsidR="00E1792C" w:rsidRPr="00400032" w:rsidRDefault="00E1792C" w:rsidP="00DF0A65">
      <w:pPr>
        <w:pStyle w:val="Default"/>
        <w:ind w:left="720"/>
        <w:jc w:val="both"/>
        <w:rPr>
          <w:rFonts w:ascii="Times New Roman" w:hAnsi="Times New Roman" w:cs="Times New Roman"/>
          <w:color w:val="auto"/>
          <w:sz w:val="18"/>
          <w:szCs w:val="18"/>
        </w:rPr>
      </w:pPr>
      <w:r w:rsidRPr="00400032">
        <w:rPr>
          <w:rFonts w:ascii="Times New Roman" w:hAnsi="Times New Roman" w:cs="Times New Roman"/>
          <w:color w:val="auto"/>
          <w:sz w:val="18"/>
          <w:szCs w:val="18"/>
        </w:rPr>
        <w:t xml:space="preserve">REFER TO SECTION 3.0--EXTENSION POLICY FOR TERMS, CONDITIONS, AND CHARGES WHEN NEW CONSTRUCTION IS NECESSARY TO PROVIDE SERVICE. </w:t>
      </w:r>
    </w:p>
    <w:p w14:paraId="5FF7F1E7" w14:textId="77777777" w:rsidR="00DF0A65" w:rsidRPr="00400032" w:rsidRDefault="00DF0A65">
      <w:pPr>
        <w:autoSpaceDE/>
        <w:autoSpaceDN/>
        <w:adjustRightInd/>
        <w:spacing w:before="0" w:after="0"/>
        <w:jc w:val="left"/>
      </w:pPr>
      <w:r w:rsidRPr="00400032">
        <w:br w:type="page"/>
      </w:r>
    </w:p>
    <w:p w14:paraId="3CED752D" w14:textId="712E32DB" w:rsidR="00DD1CD1" w:rsidRPr="00587FE4" w:rsidRDefault="00DD1CD1" w:rsidP="002C11EA">
      <w:pPr>
        <w:pStyle w:val="Heading1"/>
        <w:rPr>
          <w:sz w:val="24"/>
          <w:szCs w:val="24"/>
        </w:rPr>
      </w:pPr>
      <w:bookmarkStart w:id="1" w:name="_Toc78782642"/>
      <w:r w:rsidRPr="00587FE4">
        <w:rPr>
          <w:sz w:val="24"/>
          <w:szCs w:val="24"/>
        </w:rPr>
        <w:lastRenderedPageBreak/>
        <w:t xml:space="preserve">SECTION 2.0 - SERVICE RULES AND </w:t>
      </w:r>
      <w:r w:rsidR="002C11EA" w:rsidRPr="00587FE4">
        <w:rPr>
          <w:sz w:val="24"/>
          <w:szCs w:val="24"/>
        </w:rPr>
        <w:t>POLICIES</w:t>
      </w:r>
      <w:bookmarkEnd w:id="1"/>
    </w:p>
    <w:p w14:paraId="7CB506AD" w14:textId="77777777" w:rsidR="00DF0A65" w:rsidRDefault="00DF0A65" w:rsidP="00DF0A65">
      <w:pPr>
        <w:pStyle w:val="NoSpacing"/>
        <w:rPr>
          <w:sz w:val="24"/>
        </w:rPr>
      </w:pPr>
    </w:p>
    <w:p w14:paraId="47CE180D" w14:textId="77777777" w:rsidR="00DD1CD1" w:rsidRDefault="00DD1CD1" w:rsidP="00DF0A65">
      <w:pPr>
        <w:pStyle w:val="NoSpacing"/>
        <w:rPr>
          <w:sz w:val="24"/>
        </w:rPr>
      </w:pPr>
      <w:r w:rsidRPr="00DF0A65">
        <w:rPr>
          <w:sz w:val="24"/>
        </w:rPr>
        <w:t xml:space="preserve">The Utility will have the most current </w:t>
      </w:r>
      <w:r w:rsidR="00C14B64" w:rsidRPr="00DF0A65">
        <w:rPr>
          <w:sz w:val="24"/>
        </w:rPr>
        <w:t>Public Utility Commission of Texas (PUC</w:t>
      </w:r>
      <w:r w:rsidR="00CC2BAF">
        <w:rPr>
          <w:sz w:val="24"/>
        </w:rPr>
        <w:t>T</w:t>
      </w:r>
      <w:r w:rsidR="00C14B64" w:rsidRPr="00DF0A65">
        <w:rPr>
          <w:sz w:val="24"/>
        </w:rPr>
        <w:t xml:space="preserve"> or Commission)</w:t>
      </w:r>
      <w:r w:rsidR="00E1792C" w:rsidRPr="00DF0A65">
        <w:rPr>
          <w:sz w:val="24"/>
        </w:rPr>
        <w:t xml:space="preserve"> Rules</w:t>
      </w:r>
      <w:r w:rsidR="000C1C8A">
        <w:rPr>
          <w:sz w:val="24"/>
        </w:rPr>
        <w:t xml:space="preserve">, Chapter 24, </w:t>
      </w:r>
      <w:r w:rsidRPr="00DF0A65">
        <w:rPr>
          <w:sz w:val="24"/>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487D98A4" w14:textId="77777777" w:rsidR="00DF0A65" w:rsidRPr="00DF0A65" w:rsidRDefault="00DF0A65" w:rsidP="00DF0A65">
      <w:pPr>
        <w:pStyle w:val="NoSpacing"/>
        <w:rPr>
          <w:sz w:val="24"/>
        </w:rPr>
      </w:pPr>
    </w:p>
    <w:p w14:paraId="1555B754" w14:textId="77777777" w:rsidR="001B3D43" w:rsidRDefault="001B3D43" w:rsidP="00DF0A65">
      <w:pPr>
        <w:pStyle w:val="NoSpacing"/>
        <w:rPr>
          <w:sz w:val="24"/>
          <w:u w:val="single"/>
        </w:rPr>
      </w:pPr>
      <w:r w:rsidRPr="00DF0A65">
        <w:rPr>
          <w:sz w:val="24"/>
          <w:u w:val="single"/>
        </w:rPr>
        <w:t>Section 2.01 - Application for Sewer Service</w:t>
      </w:r>
    </w:p>
    <w:p w14:paraId="1466CCA3" w14:textId="77777777" w:rsidR="00DF0A65" w:rsidRPr="00DF0A65" w:rsidRDefault="00DF0A65" w:rsidP="00DF0A65">
      <w:pPr>
        <w:pStyle w:val="NoSpacing"/>
        <w:rPr>
          <w:sz w:val="24"/>
          <w:u w:val="single"/>
        </w:rPr>
      </w:pPr>
    </w:p>
    <w:p w14:paraId="46C548C1" w14:textId="77777777" w:rsidR="001B3D43" w:rsidRDefault="001B3D43" w:rsidP="00DF0A65">
      <w:pPr>
        <w:pStyle w:val="NoSpacing"/>
        <w:rPr>
          <w:sz w:val="24"/>
        </w:rPr>
      </w:pPr>
      <w:r w:rsidRPr="00DF0A65">
        <w:rPr>
          <w:sz w:val="24"/>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1984EF27" w14:textId="77777777" w:rsidR="00DF0A65" w:rsidRPr="00DF0A65" w:rsidRDefault="00DF0A65" w:rsidP="00DF0A65">
      <w:pPr>
        <w:pStyle w:val="NoSpacing"/>
        <w:rPr>
          <w:sz w:val="24"/>
        </w:rPr>
      </w:pPr>
    </w:p>
    <w:p w14:paraId="1BD7793F" w14:textId="77777777" w:rsidR="00DD1CD1" w:rsidRDefault="00DD1CD1" w:rsidP="00DF0A65">
      <w:pPr>
        <w:pStyle w:val="NoSpacing"/>
        <w:rPr>
          <w:sz w:val="24"/>
          <w:u w:val="single"/>
        </w:rPr>
      </w:pPr>
      <w:r w:rsidRPr="00DF0A65">
        <w:rPr>
          <w:sz w:val="24"/>
          <w:u w:val="single"/>
        </w:rPr>
        <w:t xml:space="preserve">Section 2.02 </w:t>
      </w:r>
      <w:r w:rsidR="00D779B7" w:rsidRPr="00DF0A65">
        <w:rPr>
          <w:sz w:val="24"/>
          <w:u w:val="single"/>
        </w:rPr>
        <w:t>–</w:t>
      </w:r>
      <w:r w:rsidRPr="00DF0A65">
        <w:rPr>
          <w:sz w:val="24"/>
          <w:u w:val="single"/>
        </w:rPr>
        <w:t xml:space="preserve"> </w:t>
      </w:r>
      <w:r w:rsidR="00D779B7" w:rsidRPr="00DF0A65">
        <w:rPr>
          <w:sz w:val="24"/>
          <w:u w:val="single"/>
        </w:rPr>
        <w:t>Refusal of Service</w:t>
      </w:r>
    </w:p>
    <w:p w14:paraId="345323B4" w14:textId="77777777" w:rsidR="00DF0A65" w:rsidRPr="00DF0A65" w:rsidRDefault="00DF0A65" w:rsidP="00DF0A65">
      <w:pPr>
        <w:pStyle w:val="NoSpacing"/>
        <w:rPr>
          <w:sz w:val="24"/>
          <w:u w:val="single"/>
        </w:rPr>
      </w:pPr>
    </w:p>
    <w:p w14:paraId="748D849B" w14:textId="77777777" w:rsidR="00DD1CD1" w:rsidRDefault="00DD1CD1" w:rsidP="00DF0A65">
      <w:pPr>
        <w:pStyle w:val="NoSpacing"/>
        <w:rPr>
          <w:sz w:val="24"/>
        </w:rPr>
      </w:pPr>
      <w:r w:rsidRPr="00DF0A65">
        <w:rPr>
          <w:sz w:val="24"/>
        </w:rPr>
        <w:t xml:space="preserve">The Utility may decline to serve an applicant until the applicant has complied with the regulations of the regulatory agencies (state and municipal regulations) and for the reasons outlined in the </w:t>
      </w:r>
      <w:r w:rsidR="009A7E45">
        <w:rPr>
          <w:sz w:val="24"/>
        </w:rPr>
        <w:t>C</w:t>
      </w:r>
      <w:r w:rsidR="00731D7F" w:rsidRPr="00DF0A65">
        <w:rPr>
          <w:sz w:val="24"/>
        </w:rPr>
        <w:t>ommission rules</w:t>
      </w:r>
      <w:r w:rsidRPr="00DF0A65">
        <w:rPr>
          <w:sz w:val="24"/>
        </w:rPr>
        <w:t xml:space="preserve">.  </w:t>
      </w:r>
      <w:proofErr w:type="gramStart"/>
      <w:r w:rsidRPr="00DF0A65">
        <w:rPr>
          <w:sz w:val="24"/>
        </w:rPr>
        <w:t>In the event that</w:t>
      </w:r>
      <w:proofErr w:type="gramEnd"/>
      <w:r w:rsidRPr="00DF0A65">
        <w:rPr>
          <w:sz w:val="24"/>
        </w:rPr>
        <w:t xml:space="preserve"> the Utility refuses to serve an applicant, the Utility will inform the applicant in writing of the basis of its refusal.  The Utility is also required to inform the applicant that a complaint may be filed with the Commission.</w:t>
      </w:r>
    </w:p>
    <w:p w14:paraId="742534CD" w14:textId="77777777" w:rsidR="00DF0A65" w:rsidRPr="00DF0A65" w:rsidRDefault="00DF0A65" w:rsidP="00DF0A65">
      <w:pPr>
        <w:pStyle w:val="NoSpacing"/>
        <w:rPr>
          <w:sz w:val="24"/>
        </w:rPr>
      </w:pPr>
    </w:p>
    <w:p w14:paraId="52679E79" w14:textId="77777777" w:rsidR="00731D7F" w:rsidRPr="00DF0A65" w:rsidRDefault="00731D7F" w:rsidP="00DF0A65">
      <w:pPr>
        <w:pStyle w:val="NoSpacing"/>
        <w:rPr>
          <w:sz w:val="24"/>
          <w:u w:val="single"/>
        </w:rPr>
      </w:pPr>
      <w:r w:rsidRPr="00DF0A65">
        <w:rPr>
          <w:sz w:val="24"/>
          <w:u w:val="single"/>
        </w:rPr>
        <w:t>Section 2.03</w:t>
      </w:r>
      <w:r w:rsidR="00DD1CD1" w:rsidRPr="00DF0A65">
        <w:rPr>
          <w:sz w:val="24"/>
          <w:u w:val="single"/>
        </w:rPr>
        <w:t xml:space="preserve"> </w:t>
      </w:r>
      <w:r w:rsidRPr="00DF0A65">
        <w:rPr>
          <w:sz w:val="24"/>
          <w:u w:val="single"/>
        </w:rPr>
        <w:t>–</w:t>
      </w:r>
      <w:r w:rsidR="00DD1CD1" w:rsidRPr="00DF0A65">
        <w:rPr>
          <w:sz w:val="24"/>
          <w:u w:val="single"/>
        </w:rPr>
        <w:t xml:space="preserve"> </w:t>
      </w:r>
      <w:r w:rsidRPr="00DF0A65">
        <w:rPr>
          <w:sz w:val="24"/>
          <w:u w:val="single"/>
        </w:rPr>
        <w:t>Fees and Charges and Easements Required Before Service Can Be Connected</w:t>
      </w:r>
    </w:p>
    <w:p w14:paraId="6C37677D" w14:textId="77777777" w:rsidR="00DF0A65" w:rsidRDefault="00DF0A65" w:rsidP="00DF0A65">
      <w:pPr>
        <w:pStyle w:val="NoSpacing"/>
        <w:rPr>
          <w:sz w:val="24"/>
        </w:rPr>
      </w:pPr>
    </w:p>
    <w:p w14:paraId="248A16F4" w14:textId="77777777" w:rsidR="00DD1CD1" w:rsidRPr="00DF0A65" w:rsidRDefault="00DD1CD1" w:rsidP="00DF0A65">
      <w:pPr>
        <w:pStyle w:val="NoSpacing"/>
        <w:numPr>
          <w:ilvl w:val="0"/>
          <w:numId w:val="22"/>
        </w:numPr>
        <w:tabs>
          <w:tab w:val="left" w:pos="360"/>
        </w:tabs>
        <w:ind w:left="360"/>
        <w:rPr>
          <w:sz w:val="24"/>
          <w:u w:val="single"/>
        </w:rPr>
      </w:pPr>
      <w:r w:rsidRPr="00DF0A65">
        <w:rPr>
          <w:sz w:val="24"/>
          <w:u w:val="single"/>
        </w:rPr>
        <w:t>Customer Deposits</w:t>
      </w:r>
    </w:p>
    <w:p w14:paraId="609F61E2" w14:textId="77777777" w:rsidR="00DF0A65" w:rsidRDefault="00DF0A65" w:rsidP="00DF0A65">
      <w:pPr>
        <w:pStyle w:val="NoSpacing"/>
        <w:rPr>
          <w:sz w:val="24"/>
        </w:rPr>
      </w:pPr>
    </w:p>
    <w:p w14:paraId="5D7B13BC" w14:textId="77777777" w:rsidR="00DD1CD1" w:rsidRPr="00DF0A65" w:rsidRDefault="00DD1CD1" w:rsidP="00DF0A65">
      <w:pPr>
        <w:pStyle w:val="NoSpacing"/>
        <w:rPr>
          <w:sz w:val="24"/>
        </w:rPr>
      </w:pPr>
      <w:r w:rsidRPr="00DF0A65">
        <w:rPr>
          <w:sz w:val="24"/>
        </w:rPr>
        <w:t xml:space="preserve">If a residential applicant cannot establish credit to the satisfaction of the Utility, the applicant may be required to pay a deposit as provided for in Section 1.02 </w:t>
      </w:r>
      <w:r w:rsidR="00731D7F" w:rsidRPr="00DF0A65">
        <w:rPr>
          <w:sz w:val="24"/>
        </w:rPr>
        <w:t xml:space="preserve">– Miscellaneous Fees </w:t>
      </w:r>
      <w:r w:rsidRPr="00DF0A65">
        <w:rPr>
          <w:sz w:val="24"/>
        </w:rPr>
        <w:t xml:space="preserve">of this tariff.  The Utility will keep records of the deposit and credit interest in accordance with </w:t>
      </w:r>
      <w:r w:rsidR="009A7E45">
        <w:rPr>
          <w:sz w:val="24"/>
        </w:rPr>
        <w:t>C</w:t>
      </w:r>
      <w:r w:rsidR="00731D7F" w:rsidRPr="00DF0A65">
        <w:rPr>
          <w:sz w:val="24"/>
        </w:rPr>
        <w:t>ommission r</w:t>
      </w:r>
      <w:r w:rsidRPr="00DF0A65">
        <w:rPr>
          <w:sz w:val="24"/>
        </w:rPr>
        <w:t>ules.</w:t>
      </w:r>
    </w:p>
    <w:p w14:paraId="55B0FE12" w14:textId="77777777" w:rsidR="00DF0A65" w:rsidRDefault="00DF0A65" w:rsidP="00DF0A65">
      <w:pPr>
        <w:pStyle w:val="NoSpacing"/>
        <w:rPr>
          <w:sz w:val="24"/>
        </w:rPr>
      </w:pPr>
    </w:p>
    <w:p w14:paraId="020FCC2A" w14:textId="77777777" w:rsidR="00DD1CD1" w:rsidRPr="00DF0A65" w:rsidRDefault="00DD1CD1" w:rsidP="00DF0A65">
      <w:pPr>
        <w:pStyle w:val="NoSpacing"/>
        <w:rPr>
          <w:sz w:val="24"/>
        </w:rPr>
      </w:pPr>
      <w:r w:rsidRPr="00DF0A65">
        <w:rPr>
          <w:sz w:val="24"/>
        </w:rPr>
        <w:t>Residential applicants 65 years of age or older may not be required to pay deposits unless the applicant has an outstanding account balance with the Utility or another water or sewer utility that accrued within the last two years.</w:t>
      </w:r>
    </w:p>
    <w:p w14:paraId="33180FA5" w14:textId="77777777" w:rsidR="00DF0A65" w:rsidRDefault="00DF0A65" w:rsidP="00DF0A65">
      <w:pPr>
        <w:pStyle w:val="NoSpacing"/>
        <w:rPr>
          <w:sz w:val="24"/>
        </w:rPr>
      </w:pPr>
    </w:p>
    <w:p w14:paraId="3D1D031D" w14:textId="77777777" w:rsidR="002A3AA5" w:rsidRPr="00DF0A65" w:rsidRDefault="002A3AA5" w:rsidP="00DF0A65">
      <w:pPr>
        <w:pStyle w:val="NoSpacing"/>
        <w:rPr>
          <w:sz w:val="24"/>
        </w:rPr>
      </w:pPr>
      <w:r w:rsidRPr="00DF0A65">
        <w:rPr>
          <w:sz w:val="24"/>
        </w:rPr>
        <w:t>Nonresidential applicants who cannot establish credit to the satisfaction of the Utility may be required to make a deposit that does not exceed an amount equivalent to one-sixth of the estimated annual billings.</w:t>
      </w:r>
    </w:p>
    <w:p w14:paraId="1D0D35AC" w14:textId="77777777" w:rsidR="00DF0A65" w:rsidRDefault="00DF0A65" w:rsidP="00DF0A65">
      <w:pPr>
        <w:pStyle w:val="NoSpacing"/>
        <w:rPr>
          <w:sz w:val="24"/>
        </w:rPr>
      </w:pPr>
    </w:p>
    <w:p w14:paraId="1ED0BB90" w14:textId="77777777" w:rsidR="00D63413" w:rsidRPr="00DF0A65" w:rsidRDefault="00D63413" w:rsidP="00DF0A65">
      <w:pPr>
        <w:pStyle w:val="NoSpacing"/>
        <w:rPr>
          <w:sz w:val="24"/>
        </w:rPr>
      </w:pPr>
      <w:r w:rsidRPr="00441B2D">
        <w:rPr>
          <w:sz w:val="24"/>
          <w:u w:val="single"/>
        </w:rPr>
        <w:t>Refund of deposit</w:t>
      </w:r>
      <w:r w:rsidRPr="00DF0A65">
        <w:rPr>
          <w:sz w:val="24"/>
        </w:rPr>
        <w:t xml:space="preserve"> - If service is not connected, or after disconnection of service, the Utility will promptly refund the customer's deposit plus accrued interest or the balance, if any, </w:t>
      </w:r>
      <w:proofErr w:type="gramStart"/>
      <w:r w:rsidRPr="00DF0A65">
        <w:rPr>
          <w:sz w:val="24"/>
        </w:rPr>
        <w:t>in excess of</w:t>
      </w:r>
      <w:proofErr w:type="gramEnd"/>
      <w:r w:rsidRPr="00DF0A65">
        <w:rPr>
          <w:sz w:val="24"/>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w:t>
      </w:r>
      <w:proofErr w:type="gramStart"/>
      <w:r w:rsidRPr="00DF0A65">
        <w:rPr>
          <w:sz w:val="24"/>
        </w:rPr>
        <w:t>as long as</w:t>
      </w:r>
      <w:proofErr w:type="gramEnd"/>
      <w:r w:rsidRPr="00DF0A65">
        <w:rPr>
          <w:sz w:val="24"/>
        </w:rPr>
        <w:t xml:space="preserve"> that customer takes service.</w:t>
      </w:r>
    </w:p>
    <w:p w14:paraId="48B84001" w14:textId="77777777" w:rsidR="00D63413" w:rsidRPr="00DF0A65" w:rsidRDefault="00D63413">
      <w:pPr>
        <w:autoSpaceDE/>
        <w:autoSpaceDN/>
        <w:adjustRightInd/>
        <w:rPr>
          <w:color w:val="000000"/>
          <w:sz w:val="24"/>
          <w:szCs w:val="24"/>
        </w:rPr>
      </w:pPr>
      <w:r w:rsidRPr="00DF0A65">
        <w:rPr>
          <w:sz w:val="24"/>
          <w:szCs w:val="24"/>
        </w:rPr>
        <w:br w:type="page"/>
      </w:r>
    </w:p>
    <w:p w14:paraId="3D759407" w14:textId="77777777" w:rsidR="00D63413" w:rsidRPr="002C11EA" w:rsidRDefault="00D63413" w:rsidP="00DF0A65">
      <w:pPr>
        <w:pStyle w:val="NoSpacing"/>
        <w:jc w:val="center"/>
        <w:rPr>
          <w:b/>
          <w:bCs/>
          <w:sz w:val="28"/>
          <w:szCs w:val="28"/>
        </w:rPr>
      </w:pPr>
      <w:r w:rsidRPr="00587FE4">
        <w:rPr>
          <w:b/>
          <w:bCs/>
          <w:sz w:val="24"/>
          <w:szCs w:val="24"/>
        </w:rPr>
        <w:lastRenderedPageBreak/>
        <w:t xml:space="preserve">SECTION 2.0 - SERVICE RULES AND </w:t>
      </w:r>
      <w:r w:rsidR="002C11EA" w:rsidRPr="00587FE4">
        <w:rPr>
          <w:b/>
          <w:bCs/>
          <w:sz w:val="24"/>
          <w:szCs w:val="24"/>
        </w:rPr>
        <w:t>POLICIES</w:t>
      </w:r>
      <w:r w:rsidRPr="00587FE4">
        <w:rPr>
          <w:b/>
          <w:bCs/>
          <w:sz w:val="24"/>
          <w:szCs w:val="24"/>
        </w:rPr>
        <w:t xml:space="preserve"> (Continued)</w:t>
      </w:r>
    </w:p>
    <w:p w14:paraId="62BCA67C" w14:textId="77777777" w:rsidR="00DF0A65" w:rsidRPr="002C11EA" w:rsidRDefault="00DF0A65" w:rsidP="00DF0A65">
      <w:pPr>
        <w:pStyle w:val="NoSpacing"/>
        <w:rPr>
          <w:b/>
          <w:bCs/>
          <w:sz w:val="28"/>
          <w:szCs w:val="28"/>
        </w:rPr>
      </w:pPr>
    </w:p>
    <w:p w14:paraId="7A4BC9FF" w14:textId="77777777" w:rsidR="00D63413" w:rsidRPr="00DF0A65" w:rsidRDefault="00D63413" w:rsidP="00DF0A65">
      <w:pPr>
        <w:pStyle w:val="NoSpacing"/>
        <w:numPr>
          <w:ilvl w:val="0"/>
          <w:numId w:val="22"/>
        </w:numPr>
        <w:tabs>
          <w:tab w:val="left" w:pos="360"/>
        </w:tabs>
        <w:ind w:left="360"/>
        <w:rPr>
          <w:sz w:val="24"/>
          <w:u w:val="single"/>
        </w:rPr>
      </w:pPr>
      <w:r w:rsidRPr="00DF0A65">
        <w:rPr>
          <w:sz w:val="24"/>
          <w:u w:val="single"/>
        </w:rPr>
        <w:t>Tap or Reconnect Fees</w:t>
      </w:r>
    </w:p>
    <w:p w14:paraId="48912B81" w14:textId="77777777" w:rsidR="00DF0A65" w:rsidRDefault="00DF0A65" w:rsidP="00DF0A65">
      <w:pPr>
        <w:pStyle w:val="NoSpacing"/>
        <w:rPr>
          <w:sz w:val="24"/>
        </w:rPr>
      </w:pPr>
    </w:p>
    <w:p w14:paraId="043ED50D" w14:textId="77777777" w:rsidR="00D63413" w:rsidRPr="00DF0A65" w:rsidRDefault="00D63413" w:rsidP="00DF0A65">
      <w:pPr>
        <w:pStyle w:val="NoSpacing"/>
        <w:rPr>
          <w:sz w:val="24"/>
        </w:rPr>
      </w:pPr>
      <w:r w:rsidRPr="00DF0A65">
        <w:rPr>
          <w:sz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9A7E45">
        <w:rPr>
          <w:sz w:val="24"/>
        </w:rPr>
        <w:t>C</w:t>
      </w:r>
      <w:r w:rsidRPr="00DF0A65">
        <w:rPr>
          <w:sz w:val="24"/>
        </w:rPr>
        <w:t xml:space="preserve">ommission or such other regulatory authority having jurisdiction over the utility's rates in that portion of the utility's service area in which the applicant's </w:t>
      </w:r>
      <w:r w:rsidR="00351588" w:rsidRPr="00DF0A65">
        <w:rPr>
          <w:sz w:val="24"/>
        </w:rPr>
        <w:t xml:space="preserve">or existing customer's property </w:t>
      </w:r>
      <w:r w:rsidRPr="00DF0A65">
        <w:rPr>
          <w:sz w:val="24"/>
        </w:rPr>
        <w:t>(</w:t>
      </w:r>
      <w:proofErr w:type="spellStart"/>
      <w:r w:rsidRPr="00DF0A65">
        <w:rPr>
          <w:sz w:val="24"/>
        </w:rPr>
        <w:t>ies</w:t>
      </w:r>
      <w:proofErr w:type="spellEnd"/>
      <w:r w:rsidRPr="00DF0A65">
        <w:rPr>
          <w:sz w:val="24"/>
        </w:rPr>
        <w:t xml:space="preserve">) is located. </w:t>
      </w:r>
    </w:p>
    <w:p w14:paraId="797FF763" w14:textId="77777777" w:rsidR="00DF0A65" w:rsidRDefault="00DF0A65" w:rsidP="00DF0A65">
      <w:pPr>
        <w:pStyle w:val="NoSpacing"/>
        <w:rPr>
          <w:sz w:val="24"/>
        </w:rPr>
      </w:pPr>
    </w:p>
    <w:p w14:paraId="3D427C7D" w14:textId="77777777" w:rsidR="00D63413" w:rsidRDefault="00D63413" w:rsidP="00DF0A65">
      <w:pPr>
        <w:pStyle w:val="NoSpacing"/>
        <w:rPr>
          <w:sz w:val="24"/>
        </w:rPr>
      </w:pPr>
      <w:r w:rsidRPr="00DF0A65">
        <w:rPr>
          <w:sz w:val="24"/>
        </w:rPr>
        <w:t xml:space="preserve">Fees in addition to the regular tap fee may be charged to cover unique costs not normally incurred as permitted by </w:t>
      </w:r>
      <w:r w:rsidR="00DF0A65" w:rsidRPr="00DF0A65">
        <w:rPr>
          <w:sz w:val="24"/>
        </w:rPr>
        <w:t>16 TAC</w:t>
      </w:r>
      <w:r w:rsidR="00997A06">
        <w:rPr>
          <w:sz w:val="24"/>
        </w:rPr>
        <w:t xml:space="preserve"> </w:t>
      </w:r>
      <w:r w:rsidR="00997A06" w:rsidRPr="005147DA">
        <w:rPr>
          <w:color w:val="000000"/>
        </w:rPr>
        <w:t>§</w:t>
      </w:r>
      <w:r w:rsidR="002A647A">
        <w:rPr>
          <w:bCs/>
        </w:rPr>
        <w:t> </w:t>
      </w:r>
      <w:r w:rsidRPr="00DF0A65">
        <w:rPr>
          <w:sz w:val="24"/>
        </w:rPr>
        <w:t>24.</w:t>
      </w:r>
      <w:r w:rsidR="00997A06">
        <w:rPr>
          <w:sz w:val="24"/>
        </w:rPr>
        <w:t>163</w:t>
      </w:r>
      <w:r w:rsidR="005978C2">
        <w:rPr>
          <w:sz w:val="24"/>
        </w:rPr>
        <w:t>(b</w:t>
      </w:r>
      <w:r w:rsidRPr="00DF0A65">
        <w:rPr>
          <w:sz w:val="24"/>
        </w:rPr>
        <w:t xml:space="preserve">)(1)(C) if they are listed on this approved tariff. For example, a road bore for customers outside a subdivision or residential area could be considered a unique cost. </w:t>
      </w:r>
    </w:p>
    <w:p w14:paraId="3AAE9410" w14:textId="77777777" w:rsidR="00DF0A65" w:rsidRPr="00DF0A65" w:rsidRDefault="00DF0A65" w:rsidP="00DF0A65">
      <w:pPr>
        <w:pStyle w:val="NoSpacing"/>
        <w:rPr>
          <w:sz w:val="24"/>
        </w:rPr>
      </w:pPr>
    </w:p>
    <w:p w14:paraId="5672FCAF" w14:textId="77777777" w:rsidR="00D63413" w:rsidRPr="00DF0A65" w:rsidRDefault="00D63413" w:rsidP="00DF0A65">
      <w:pPr>
        <w:pStyle w:val="NoSpacing"/>
        <w:numPr>
          <w:ilvl w:val="0"/>
          <w:numId w:val="22"/>
        </w:numPr>
        <w:tabs>
          <w:tab w:val="left" w:pos="360"/>
        </w:tabs>
        <w:ind w:left="360"/>
        <w:rPr>
          <w:sz w:val="24"/>
          <w:u w:val="single"/>
        </w:rPr>
      </w:pPr>
      <w:r w:rsidRPr="00DF0A65">
        <w:rPr>
          <w:sz w:val="24"/>
          <w:u w:val="single"/>
        </w:rPr>
        <w:t xml:space="preserve">Easement Requirement </w:t>
      </w:r>
    </w:p>
    <w:p w14:paraId="14549B5F" w14:textId="77777777" w:rsidR="00DF0A65" w:rsidRDefault="00DF0A65" w:rsidP="00DF0A65">
      <w:pPr>
        <w:pStyle w:val="NoSpacing"/>
        <w:rPr>
          <w:sz w:val="24"/>
        </w:rPr>
      </w:pPr>
    </w:p>
    <w:p w14:paraId="0CD93E2B" w14:textId="77777777" w:rsidR="00D63413" w:rsidRDefault="00D63413" w:rsidP="00DF0A65">
      <w:pPr>
        <w:pStyle w:val="NoSpacing"/>
        <w:rPr>
          <w:sz w:val="24"/>
        </w:rPr>
      </w:pPr>
      <w:r w:rsidRPr="00DF0A65">
        <w:rPr>
          <w:sz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DF0A65">
        <w:rPr>
          <w:sz w:val="24"/>
        </w:rPr>
        <w:t>transmission</w:t>
      </w:r>
      <w:proofErr w:type="gramEnd"/>
      <w:r w:rsidRPr="00DF0A65">
        <w:rPr>
          <w:sz w:val="24"/>
        </w:rPr>
        <w:t xml:space="preserve"> or pressure facilities unless they are needed for adequate service to that applicant. </w:t>
      </w:r>
    </w:p>
    <w:p w14:paraId="0532A302" w14:textId="77777777" w:rsidR="00DF0A65" w:rsidRPr="00DF0A65" w:rsidRDefault="00DF0A65" w:rsidP="00DF0A65">
      <w:pPr>
        <w:pStyle w:val="NoSpacing"/>
        <w:rPr>
          <w:sz w:val="24"/>
        </w:rPr>
      </w:pPr>
    </w:p>
    <w:p w14:paraId="02A43DBA" w14:textId="77777777" w:rsidR="00351588" w:rsidRPr="00DF0A65" w:rsidRDefault="00351588" w:rsidP="00DF0A65">
      <w:pPr>
        <w:pStyle w:val="NoSpacing"/>
        <w:rPr>
          <w:sz w:val="24"/>
          <w:u w:val="single"/>
        </w:rPr>
      </w:pPr>
      <w:r w:rsidRPr="00DF0A65">
        <w:rPr>
          <w:sz w:val="24"/>
          <w:u w:val="single"/>
        </w:rPr>
        <w:t xml:space="preserve">Section 2.04 - Utility Response to Applications for Service </w:t>
      </w:r>
    </w:p>
    <w:p w14:paraId="71E0AC4F" w14:textId="77777777" w:rsidR="00DF0A65" w:rsidRDefault="00DF0A65" w:rsidP="00DF0A65">
      <w:pPr>
        <w:pStyle w:val="NoSpacing"/>
        <w:rPr>
          <w:sz w:val="24"/>
        </w:rPr>
      </w:pPr>
    </w:p>
    <w:p w14:paraId="533F4531" w14:textId="77777777" w:rsidR="00351588" w:rsidRPr="00DF0A65" w:rsidRDefault="00351588" w:rsidP="00DF0A65">
      <w:pPr>
        <w:pStyle w:val="NoSpacing"/>
        <w:rPr>
          <w:sz w:val="24"/>
        </w:rPr>
      </w:pPr>
      <w:r w:rsidRPr="00DF0A65">
        <w:rPr>
          <w:sz w:val="24"/>
        </w:rPr>
        <w:t xml:space="preserve">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3D4E4856" w14:textId="77777777" w:rsidR="00DF0A65" w:rsidRDefault="00DF0A65" w:rsidP="00DF0A65">
      <w:pPr>
        <w:pStyle w:val="NoSpacing"/>
        <w:rPr>
          <w:sz w:val="24"/>
        </w:rPr>
      </w:pPr>
    </w:p>
    <w:p w14:paraId="7F39D56B" w14:textId="77777777" w:rsidR="00351588" w:rsidRPr="00DF0A65" w:rsidRDefault="00351588" w:rsidP="00DF0A65">
      <w:pPr>
        <w:pStyle w:val="NoSpacing"/>
        <w:rPr>
          <w:sz w:val="24"/>
        </w:rPr>
      </w:pPr>
      <w:r w:rsidRPr="00DF0A65">
        <w:rPr>
          <w:sz w:val="24"/>
        </w:rPr>
        <w:t xml:space="preserve">Except for good cause where service has previously been provided, service will be reconnected within one working day after the applicant has met the requirements for reconnection. </w:t>
      </w:r>
    </w:p>
    <w:p w14:paraId="68BD6354" w14:textId="77777777" w:rsidR="00DF0A65" w:rsidRDefault="00DF0A65" w:rsidP="00DF0A65">
      <w:pPr>
        <w:pStyle w:val="NoSpacing"/>
        <w:rPr>
          <w:sz w:val="24"/>
        </w:rPr>
      </w:pPr>
    </w:p>
    <w:p w14:paraId="4498784A" w14:textId="77777777" w:rsidR="00351588" w:rsidRPr="00DF0A65" w:rsidRDefault="00351588" w:rsidP="00DF0A65">
      <w:pPr>
        <w:pStyle w:val="NoSpacing"/>
        <w:rPr>
          <w:sz w:val="24"/>
          <w:u w:val="single"/>
        </w:rPr>
      </w:pPr>
      <w:r w:rsidRPr="00DF0A65">
        <w:rPr>
          <w:sz w:val="24"/>
          <w:u w:val="single"/>
        </w:rPr>
        <w:t xml:space="preserve">Section 2.05 - Customer Responsibility </w:t>
      </w:r>
    </w:p>
    <w:p w14:paraId="284B8281" w14:textId="77777777" w:rsidR="00DF0A65" w:rsidRDefault="00DF0A65" w:rsidP="00DF0A65">
      <w:pPr>
        <w:pStyle w:val="NoSpacing"/>
        <w:rPr>
          <w:sz w:val="24"/>
        </w:rPr>
      </w:pPr>
    </w:p>
    <w:p w14:paraId="73DA5D9C" w14:textId="77777777" w:rsidR="002A3AA5" w:rsidRPr="00DF0A65" w:rsidRDefault="00351588" w:rsidP="00DF0A65">
      <w:pPr>
        <w:pStyle w:val="NoSpacing"/>
        <w:rPr>
          <w:sz w:val="24"/>
        </w:rPr>
      </w:pPr>
      <w:r w:rsidRPr="00DF0A65">
        <w:rPr>
          <w:sz w:val="24"/>
        </w:rPr>
        <w:t xml:space="preserve">The customer will be responsible for furnishing and laying the necessary customer service pipe from the tap location to the place of consumption. Customers will not be allowed to use the utility's cutoff. </w:t>
      </w:r>
    </w:p>
    <w:p w14:paraId="1B462635" w14:textId="77777777" w:rsidR="00215ACA" w:rsidRDefault="00215ACA">
      <w:pPr>
        <w:autoSpaceDE/>
        <w:autoSpaceDN/>
        <w:adjustRightInd/>
        <w:spacing w:before="0" w:after="0"/>
        <w:jc w:val="left"/>
        <w:rPr>
          <w:sz w:val="24"/>
          <w:szCs w:val="24"/>
          <w:u w:val="single"/>
        </w:rPr>
      </w:pPr>
      <w:r>
        <w:rPr>
          <w:sz w:val="24"/>
          <w:szCs w:val="24"/>
          <w:u w:val="single"/>
        </w:rPr>
        <w:br w:type="page"/>
      </w:r>
    </w:p>
    <w:p w14:paraId="0F8148DA" w14:textId="77777777" w:rsidR="001B684D" w:rsidRPr="00587FE4" w:rsidRDefault="001B684D" w:rsidP="00DF0A65">
      <w:pPr>
        <w:pStyle w:val="NoSpacing"/>
        <w:jc w:val="center"/>
        <w:rPr>
          <w:b/>
          <w:bCs/>
          <w:sz w:val="24"/>
          <w:szCs w:val="24"/>
        </w:rPr>
      </w:pPr>
      <w:r w:rsidRPr="00587FE4">
        <w:rPr>
          <w:b/>
          <w:bCs/>
          <w:sz w:val="24"/>
          <w:szCs w:val="24"/>
        </w:rPr>
        <w:lastRenderedPageBreak/>
        <w:t xml:space="preserve">SECTION 2.0 - SERVICE RULES AND </w:t>
      </w:r>
      <w:r w:rsidR="002C11EA" w:rsidRPr="00587FE4">
        <w:rPr>
          <w:b/>
          <w:bCs/>
          <w:sz w:val="24"/>
          <w:szCs w:val="24"/>
        </w:rPr>
        <w:t>POLICIES</w:t>
      </w:r>
      <w:r w:rsidRPr="00587FE4">
        <w:rPr>
          <w:b/>
          <w:bCs/>
          <w:sz w:val="24"/>
          <w:szCs w:val="24"/>
        </w:rPr>
        <w:t xml:space="preserve"> (Continued)</w:t>
      </w:r>
    </w:p>
    <w:p w14:paraId="6DD486F8" w14:textId="77777777" w:rsidR="00215ACA" w:rsidRDefault="00215ACA" w:rsidP="00215ACA">
      <w:pPr>
        <w:pStyle w:val="NoSpacing"/>
        <w:rPr>
          <w:sz w:val="24"/>
        </w:rPr>
      </w:pPr>
    </w:p>
    <w:p w14:paraId="0D4AC5A4" w14:textId="77777777" w:rsidR="00215ACA" w:rsidRPr="00215ACA" w:rsidRDefault="00215ACA" w:rsidP="00215ACA">
      <w:pPr>
        <w:pStyle w:val="NoSpacing"/>
        <w:rPr>
          <w:sz w:val="24"/>
          <w:u w:val="single"/>
        </w:rPr>
      </w:pPr>
      <w:r w:rsidRPr="00215ACA">
        <w:rPr>
          <w:sz w:val="24"/>
          <w:u w:val="single"/>
        </w:rPr>
        <w:t xml:space="preserve">Section 2.06 Access to Customer's Premises </w:t>
      </w:r>
    </w:p>
    <w:p w14:paraId="088CEDA3" w14:textId="77777777" w:rsidR="00215ACA" w:rsidRDefault="00215ACA" w:rsidP="00215ACA">
      <w:pPr>
        <w:pStyle w:val="NoSpacing"/>
        <w:rPr>
          <w:sz w:val="24"/>
        </w:rPr>
      </w:pPr>
    </w:p>
    <w:p w14:paraId="21853D84" w14:textId="77777777" w:rsidR="00215ACA" w:rsidRDefault="00215ACA" w:rsidP="00215ACA">
      <w:pPr>
        <w:pStyle w:val="NoSpacing"/>
        <w:rPr>
          <w:sz w:val="24"/>
        </w:rPr>
      </w:pPr>
      <w:r w:rsidRPr="00215ACA">
        <w:rPr>
          <w:sz w:val="24"/>
        </w:rPr>
        <w:t xml:space="preserve">All customers or service applicants shall </w:t>
      </w:r>
      <w:proofErr w:type="gramStart"/>
      <w:r w:rsidRPr="00215ACA">
        <w:rPr>
          <w:sz w:val="24"/>
        </w:rPr>
        <w:t>provide access to utility cutoffs at all times</w:t>
      </w:r>
      <w:proofErr w:type="gramEnd"/>
      <w:r w:rsidRPr="00215ACA">
        <w:rPr>
          <w:sz w:val="24"/>
        </w:rPr>
        <w:t xml:space="preserve"> reasonably necessary to conduct ordinary utility business and after normal business hours as needed to protect and preserve the integrity of the public drinking water supply.</w:t>
      </w:r>
    </w:p>
    <w:p w14:paraId="0F95A661" w14:textId="77777777" w:rsidR="00215ACA" w:rsidRPr="00215ACA" w:rsidRDefault="00215ACA" w:rsidP="00215ACA">
      <w:pPr>
        <w:pStyle w:val="NoSpacing"/>
        <w:rPr>
          <w:sz w:val="24"/>
        </w:rPr>
      </w:pPr>
    </w:p>
    <w:p w14:paraId="7B1C9E44" w14:textId="77777777" w:rsidR="001B684D" w:rsidRPr="00215ACA" w:rsidRDefault="005436D7" w:rsidP="00215ACA">
      <w:pPr>
        <w:pStyle w:val="NoSpacing"/>
        <w:rPr>
          <w:sz w:val="24"/>
          <w:u w:val="single"/>
        </w:rPr>
      </w:pPr>
      <w:r>
        <w:rPr>
          <w:sz w:val="24"/>
          <w:u w:val="single"/>
        </w:rPr>
        <w:t>Section 2.</w:t>
      </w:r>
      <w:r w:rsidR="00090116" w:rsidRPr="00215ACA">
        <w:rPr>
          <w:sz w:val="24"/>
          <w:u w:val="single"/>
        </w:rPr>
        <w:t>0</w:t>
      </w:r>
      <w:r>
        <w:rPr>
          <w:sz w:val="24"/>
          <w:u w:val="single"/>
        </w:rPr>
        <w:t>7</w:t>
      </w:r>
      <w:r w:rsidR="001B684D" w:rsidRPr="00215ACA">
        <w:rPr>
          <w:sz w:val="24"/>
          <w:u w:val="single"/>
        </w:rPr>
        <w:t xml:space="preserve"> - Billing </w:t>
      </w:r>
    </w:p>
    <w:p w14:paraId="13F09E67" w14:textId="77777777" w:rsidR="00215ACA" w:rsidRDefault="00215ACA" w:rsidP="00215ACA">
      <w:pPr>
        <w:pStyle w:val="NoSpacing"/>
        <w:rPr>
          <w:sz w:val="24"/>
        </w:rPr>
      </w:pPr>
    </w:p>
    <w:p w14:paraId="10F98719"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Regular Billing</w:t>
      </w:r>
    </w:p>
    <w:p w14:paraId="4FC08DF7" w14:textId="77777777" w:rsidR="00215ACA" w:rsidRDefault="00215ACA" w:rsidP="00215ACA">
      <w:pPr>
        <w:pStyle w:val="NoSpacing"/>
        <w:rPr>
          <w:sz w:val="24"/>
        </w:rPr>
      </w:pPr>
    </w:p>
    <w:p w14:paraId="29132C4D" w14:textId="77777777" w:rsidR="001B684D" w:rsidRDefault="001B684D" w:rsidP="00215ACA">
      <w:pPr>
        <w:pStyle w:val="NoSpacing"/>
        <w:rPr>
          <w:sz w:val="24"/>
        </w:rPr>
      </w:pPr>
      <w:r w:rsidRPr="00215ACA">
        <w:rPr>
          <w:sz w:val="24"/>
        </w:rP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5F974B34" w14:textId="77777777" w:rsidR="00215ACA" w:rsidRPr="00215ACA" w:rsidRDefault="00215ACA" w:rsidP="00215ACA">
      <w:pPr>
        <w:pStyle w:val="NoSpacing"/>
        <w:rPr>
          <w:sz w:val="24"/>
        </w:rPr>
      </w:pPr>
    </w:p>
    <w:p w14:paraId="4A2D03CC"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 xml:space="preserve">Late Fees </w:t>
      </w:r>
    </w:p>
    <w:p w14:paraId="3BF79741" w14:textId="77777777" w:rsidR="00215ACA" w:rsidRDefault="00215ACA" w:rsidP="00215ACA">
      <w:pPr>
        <w:pStyle w:val="NoSpacing"/>
        <w:rPr>
          <w:sz w:val="24"/>
        </w:rPr>
      </w:pPr>
    </w:p>
    <w:p w14:paraId="247272E7" w14:textId="77777777" w:rsidR="001B684D" w:rsidRDefault="001B684D" w:rsidP="00215ACA">
      <w:pPr>
        <w:pStyle w:val="NoSpacing"/>
        <w:rPr>
          <w:sz w:val="24"/>
        </w:rPr>
      </w:pPr>
      <w:r w:rsidRPr="00215ACA">
        <w:rPr>
          <w:sz w:val="24"/>
        </w:rPr>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55AEDD09" w14:textId="77777777" w:rsidR="00215ACA" w:rsidRPr="00215ACA" w:rsidRDefault="00215ACA" w:rsidP="00215ACA">
      <w:pPr>
        <w:pStyle w:val="NoSpacing"/>
        <w:rPr>
          <w:sz w:val="24"/>
        </w:rPr>
      </w:pPr>
    </w:p>
    <w:p w14:paraId="3062894C"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 xml:space="preserve">Information on Bill </w:t>
      </w:r>
    </w:p>
    <w:p w14:paraId="4F39F915" w14:textId="77777777" w:rsidR="00215ACA" w:rsidRDefault="00215ACA" w:rsidP="00215ACA">
      <w:pPr>
        <w:pStyle w:val="NoSpacing"/>
        <w:rPr>
          <w:sz w:val="24"/>
        </w:rPr>
      </w:pPr>
    </w:p>
    <w:p w14:paraId="7E15779D" w14:textId="77777777" w:rsidR="00215ACA" w:rsidRDefault="001B684D" w:rsidP="00215ACA">
      <w:pPr>
        <w:pStyle w:val="NoSpacing"/>
        <w:rPr>
          <w:sz w:val="24"/>
        </w:rPr>
      </w:pPr>
      <w:r w:rsidRPr="00215ACA">
        <w:rPr>
          <w:sz w:val="24"/>
        </w:rPr>
        <w:t xml:space="preserve">Each bill will provide all information required by the </w:t>
      </w:r>
      <w:r w:rsidR="009A7E45">
        <w:rPr>
          <w:sz w:val="24"/>
        </w:rPr>
        <w:t>C</w:t>
      </w:r>
      <w:r w:rsidRPr="00215ACA">
        <w:rPr>
          <w:sz w:val="24"/>
        </w:rPr>
        <w:t xml:space="preserve">ommission rules. For each of the systems it operates, the utility will maintain and note on the monthly bill a local or toll-free telephone number (or numbers) to which customers can direct questions about their utility service. </w:t>
      </w:r>
    </w:p>
    <w:p w14:paraId="189AABD6" w14:textId="77777777" w:rsidR="00C266FA" w:rsidRDefault="00C266FA">
      <w:pPr>
        <w:autoSpaceDE/>
        <w:autoSpaceDN/>
        <w:adjustRightInd/>
        <w:spacing w:before="0" w:after="0"/>
        <w:jc w:val="left"/>
        <w:rPr>
          <w:sz w:val="24"/>
        </w:rPr>
      </w:pPr>
    </w:p>
    <w:p w14:paraId="00BEF681" w14:textId="77777777" w:rsidR="00C266FA" w:rsidRPr="00215ACA" w:rsidRDefault="00C266FA" w:rsidP="00C266FA">
      <w:pPr>
        <w:pStyle w:val="NoSpacing"/>
        <w:numPr>
          <w:ilvl w:val="0"/>
          <w:numId w:val="23"/>
        </w:numPr>
        <w:tabs>
          <w:tab w:val="left" w:pos="360"/>
        </w:tabs>
        <w:ind w:left="360"/>
        <w:rPr>
          <w:sz w:val="24"/>
          <w:u w:val="single"/>
        </w:rPr>
      </w:pPr>
      <w:r w:rsidRPr="00215ACA">
        <w:rPr>
          <w:sz w:val="24"/>
          <w:u w:val="single"/>
        </w:rPr>
        <w:t xml:space="preserve">Prorated Bills </w:t>
      </w:r>
    </w:p>
    <w:p w14:paraId="39036A76" w14:textId="77777777" w:rsidR="00C266FA" w:rsidRDefault="00C266FA" w:rsidP="00C266FA">
      <w:pPr>
        <w:pStyle w:val="NoSpacing"/>
        <w:rPr>
          <w:sz w:val="24"/>
        </w:rPr>
      </w:pPr>
    </w:p>
    <w:p w14:paraId="5318022A" w14:textId="77777777" w:rsidR="00C266FA" w:rsidRPr="00215ACA" w:rsidRDefault="00C266FA" w:rsidP="00C266FA">
      <w:pPr>
        <w:pStyle w:val="NoSpacing"/>
        <w:rPr>
          <w:sz w:val="24"/>
        </w:rPr>
      </w:pPr>
      <w:r w:rsidRPr="00215ACA">
        <w:rPr>
          <w:sz w:val="24"/>
        </w:rPr>
        <w:t xml:space="preserve">If service is interrupted or seriously impaired for 24 consecutive hours or more, the utility will prorate the monthly base bill in proportion to the time service was not available to reflect this loss of service. </w:t>
      </w:r>
    </w:p>
    <w:p w14:paraId="5B17EDA2" w14:textId="77777777" w:rsidR="00C266FA" w:rsidRPr="00215ACA" w:rsidRDefault="00C266FA" w:rsidP="00C266FA">
      <w:pPr>
        <w:pStyle w:val="NoSpacing"/>
        <w:rPr>
          <w:sz w:val="24"/>
        </w:rPr>
      </w:pPr>
    </w:p>
    <w:p w14:paraId="40043AAA" w14:textId="77777777" w:rsidR="00C266FA" w:rsidRDefault="00C266FA">
      <w:pPr>
        <w:autoSpaceDE/>
        <w:autoSpaceDN/>
        <w:adjustRightInd/>
        <w:spacing w:before="0" w:after="0"/>
        <w:jc w:val="left"/>
        <w:rPr>
          <w:sz w:val="24"/>
          <w:u w:val="single"/>
        </w:rPr>
      </w:pPr>
      <w:r>
        <w:rPr>
          <w:sz w:val="24"/>
          <w:u w:val="single"/>
        </w:rPr>
        <w:br w:type="page"/>
      </w:r>
    </w:p>
    <w:p w14:paraId="515FE66D" w14:textId="77777777" w:rsidR="00C266FA" w:rsidRPr="00587FE4" w:rsidRDefault="00C266FA" w:rsidP="00C266FA">
      <w:pPr>
        <w:pStyle w:val="NoSpacing"/>
        <w:jc w:val="center"/>
        <w:rPr>
          <w:b/>
          <w:bCs/>
          <w:sz w:val="24"/>
          <w:szCs w:val="24"/>
        </w:rPr>
      </w:pPr>
      <w:r w:rsidRPr="00587FE4">
        <w:rPr>
          <w:b/>
          <w:bCs/>
          <w:sz w:val="24"/>
          <w:szCs w:val="24"/>
        </w:rPr>
        <w:lastRenderedPageBreak/>
        <w:t xml:space="preserve">SECTION 2.0 - SERVICE RULES AND </w:t>
      </w:r>
      <w:r w:rsidR="002C11EA" w:rsidRPr="00587FE4">
        <w:rPr>
          <w:b/>
          <w:bCs/>
          <w:sz w:val="24"/>
          <w:szCs w:val="24"/>
        </w:rPr>
        <w:t>POLICIES</w:t>
      </w:r>
      <w:r w:rsidRPr="00587FE4">
        <w:rPr>
          <w:b/>
          <w:bCs/>
          <w:sz w:val="24"/>
          <w:szCs w:val="24"/>
        </w:rPr>
        <w:t xml:space="preserve"> (Continued)</w:t>
      </w:r>
    </w:p>
    <w:p w14:paraId="6717B6D7" w14:textId="77777777" w:rsidR="00C266FA" w:rsidRPr="002C11EA" w:rsidRDefault="00C266FA" w:rsidP="00C266FA">
      <w:pPr>
        <w:pStyle w:val="NoSpacing"/>
        <w:rPr>
          <w:b/>
          <w:bCs/>
          <w:sz w:val="28"/>
          <w:szCs w:val="28"/>
        </w:rPr>
      </w:pPr>
    </w:p>
    <w:p w14:paraId="13CE4EBE" w14:textId="77777777" w:rsidR="00C266FA" w:rsidRPr="00215ACA" w:rsidRDefault="005436D7" w:rsidP="00C266FA">
      <w:pPr>
        <w:pStyle w:val="NoSpacing"/>
        <w:rPr>
          <w:sz w:val="24"/>
          <w:u w:val="single"/>
        </w:rPr>
      </w:pPr>
      <w:r>
        <w:rPr>
          <w:sz w:val="24"/>
          <w:u w:val="single"/>
        </w:rPr>
        <w:t>Section 2.08</w:t>
      </w:r>
      <w:r w:rsidR="00C266FA" w:rsidRPr="00215ACA">
        <w:rPr>
          <w:sz w:val="24"/>
          <w:u w:val="single"/>
        </w:rPr>
        <w:t xml:space="preserve"> - Payments </w:t>
      </w:r>
    </w:p>
    <w:p w14:paraId="6CAF936E" w14:textId="77777777" w:rsidR="00C266FA" w:rsidRDefault="00C266FA" w:rsidP="00C266FA">
      <w:pPr>
        <w:pStyle w:val="NoSpacing"/>
        <w:rPr>
          <w:sz w:val="24"/>
        </w:rPr>
      </w:pPr>
    </w:p>
    <w:p w14:paraId="26B7DCF2" w14:textId="77777777" w:rsidR="00C266FA" w:rsidRPr="00215ACA" w:rsidRDefault="00C266FA" w:rsidP="00C266FA">
      <w:pPr>
        <w:pStyle w:val="NoSpacing"/>
        <w:rPr>
          <w:sz w:val="24"/>
        </w:rPr>
      </w:pPr>
      <w:r w:rsidRPr="00215ACA">
        <w:rPr>
          <w:sz w:val="24"/>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76A3FEA9" w14:textId="77777777" w:rsidR="00C266FA" w:rsidRDefault="00C266FA" w:rsidP="00C266FA">
      <w:pPr>
        <w:pStyle w:val="NoSpacing"/>
        <w:rPr>
          <w:sz w:val="24"/>
        </w:rPr>
      </w:pPr>
    </w:p>
    <w:p w14:paraId="0C6D95EE" w14:textId="77777777" w:rsidR="00C266FA" w:rsidRDefault="00C266FA" w:rsidP="00C266FA">
      <w:pPr>
        <w:pStyle w:val="NoSpacing"/>
        <w:rPr>
          <w:sz w:val="24"/>
        </w:rPr>
      </w:pPr>
      <w:r w:rsidRPr="00215ACA">
        <w:rPr>
          <w:sz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631D7ABD" w14:textId="77777777" w:rsidR="00C266FA" w:rsidRPr="00215ACA" w:rsidRDefault="00C266FA" w:rsidP="00C266FA">
      <w:pPr>
        <w:pStyle w:val="NoSpacing"/>
        <w:rPr>
          <w:sz w:val="24"/>
        </w:rPr>
      </w:pPr>
    </w:p>
    <w:p w14:paraId="7CFA9619" w14:textId="77777777" w:rsidR="00C266FA" w:rsidRPr="00215ACA" w:rsidRDefault="005436D7" w:rsidP="00C266FA">
      <w:pPr>
        <w:pStyle w:val="NoSpacing"/>
        <w:rPr>
          <w:sz w:val="24"/>
          <w:u w:val="single"/>
        </w:rPr>
      </w:pPr>
      <w:r>
        <w:rPr>
          <w:sz w:val="24"/>
          <w:u w:val="single"/>
        </w:rPr>
        <w:t>Section 2.09</w:t>
      </w:r>
      <w:r w:rsidR="00C266FA" w:rsidRPr="00215ACA">
        <w:rPr>
          <w:sz w:val="24"/>
          <w:u w:val="single"/>
        </w:rPr>
        <w:t xml:space="preserve"> - Service Disconnection </w:t>
      </w:r>
    </w:p>
    <w:p w14:paraId="345D3D6F" w14:textId="77777777" w:rsidR="00C266FA" w:rsidRDefault="00C266FA" w:rsidP="00C266FA">
      <w:pPr>
        <w:pStyle w:val="NoSpacing"/>
        <w:rPr>
          <w:sz w:val="24"/>
        </w:rPr>
      </w:pPr>
    </w:p>
    <w:p w14:paraId="780AAB01" w14:textId="77777777" w:rsidR="00C266FA" w:rsidRPr="00215ACA" w:rsidRDefault="00C266FA" w:rsidP="00C266FA">
      <w:pPr>
        <w:pStyle w:val="NoSpacing"/>
        <w:numPr>
          <w:ilvl w:val="0"/>
          <w:numId w:val="24"/>
        </w:numPr>
        <w:tabs>
          <w:tab w:val="left" w:pos="360"/>
        </w:tabs>
        <w:ind w:left="360"/>
        <w:rPr>
          <w:sz w:val="24"/>
          <w:u w:val="single"/>
        </w:rPr>
      </w:pPr>
      <w:r w:rsidRPr="00215ACA">
        <w:rPr>
          <w:sz w:val="24"/>
          <w:u w:val="single"/>
        </w:rPr>
        <w:t>With Notice</w:t>
      </w:r>
    </w:p>
    <w:p w14:paraId="4C4F43D8" w14:textId="77777777" w:rsidR="00C266FA" w:rsidRDefault="00C266FA" w:rsidP="00C266FA">
      <w:pPr>
        <w:pStyle w:val="NoSpacing"/>
        <w:rPr>
          <w:sz w:val="24"/>
        </w:rPr>
      </w:pPr>
    </w:p>
    <w:p w14:paraId="17EA8053" w14:textId="77777777" w:rsidR="00C266FA" w:rsidRPr="00215ACA" w:rsidRDefault="00C266FA" w:rsidP="00C266FA">
      <w:pPr>
        <w:pStyle w:val="NoSpacing"/>
        <w:rPr>
          <w:sz w:val="24"/>
        </w:rPr>
      </w:pPr>
      <w:r w:rsidRPr="00215ACA">
        <w:rPr>
          <w:sz w:val="24"/>
        </w:rPr>
        <w:t xml:space="preserve">Utility service may be disconnected if the bill has not been paid in full by the date listed on the termination notice. The termination date must be at least 10 days after the notice is mailed or hand delivered. </w:t>
      </w:r>
    </w:p>
    <w:p w14:paraId="1A49B53D" w14:textId="77777777" w:rsidR="00C266FA" w:rsidRDefault="00C266FA" w:rsidP="00C266FA">
      <w:pPr>
        <w:pStyle w:val="NoSpacing"/>
        <w:rPr>
          <w:sz w:val="24"/>
        </w:rPr>
      </w:pPr>
    </w:p>
    <w:p w14:paraId="18BAAAC5" w14:textId="77777777" w:rsidR="00C266FA" w:rsidRPr="00215ACA" w:rsidRDefault="00C266FA" w:rsidP="00C266FA">
      <w:pPr>
        <w:pStyle w:val="NoSpacing"/>
        <w:rPr>
          <w:sz w:val="24"/>
        </w:rPr>
      </w:pPr>
      <w:r w:rsidRPr="00215ACA">
        <w:rPr>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215ACA">
        <w:rPr>
          <w:sz w:val="24"/>
        </w:rPr>
        <w:t>entered into</w:t>
      </w:r>
      <w:proofErr w:type="gramEnd"/>
      <w:r w:rsidRPr="00215ACA">
        <w:rPr>
          <w:sz w:val="24"/>
        </w:rPr>
        <w:t xml:space="preserve"> within 26 days from the date of issuance of a bill and if proper notice of termination has been given. </w:t>
      </w:r>
    </w:p>
    <w:p w14:paraId="4C361797" w14:textId="77777777" w:rsidR="00C266FA" w:rsidRDefault="00C266FA" w:rsidP="00C266FA">
      <w:pPr>
        <w:pStyle w:val="NoSpacing"/>
        <w:rPr>
          <w:sz w:val="24"/>
        </w:rPr>
      </w:pPr>
    </w:p>
    <w:p w14:paraId="5233D565" w14:textId="77777777" w:rsidR="00C266FA" w:rsidRDefault="00C266FA" w:rsidP="00C266FA">
      <w:pPr>
        <w:pStyle w:val="NoSpacing"/>
        <w:rPr>
          <w:sz w:val="24"/>
        </w:rPr>
      </w:pPr>
      <w:r w:rsidRPr="00215ACA">
        <w:rPr>
          <w:sz w:val="24"/>
        </w:rPr>
        <w:t xml:space="preserve">Notice of termination must be a separate mailing or hand delivery in accordance with the </w:t>
      </w:r>
      <w:r w:rsidR="009A7E45">
        <w:rPr>
          <w:sz w:val="24"/>
        </w:rPr>
        <w:t>C</w:t>
      </w:r>
      <w:r w:rsidRPr="00215ACA">
        <w:rPr>
          <w:sz w:val="24"/>
        </w:rPr>
        <w:t xml:space="preserve">ommission rules. </w:t>
      </w:r>
    </w:p>
    <w:p w14:paraId="298E5FDB" w14:textId="77777777" w:rsidR="00C266FA" w:rsidRPr="00215ACA" w:rsidRDefault="00C266FA" w:rsidP="00C266FA">
      <w:pPr>
        <w:pStyle w:val="NoSpacing"/>
        <w:rPr>
          <w:sz w:val="24"/>
        </w:rPr>
      </w:pPr>
    </w:p>
    <w:p w14:paraId="56001811" w14:textId="77777777" w:rsidR="00C266FA" w:rsidRPr="00215ACA" w:rsidRDefault="00C266FA" w:rsidP="00C266FA">
      <w:pPr>
        <w:pStyle w:val="NoSpacing"/>
        <w:numPr>
          <w:ilvl w:val="0"/>
          <w:numId w:val="24"/>
        </w:numPr>
        <w:tabs>
          <w:tab w:val="left" w:pos="360"/>
        </w:tabs>
        <w:ind w:left="360"/>
        <w:rPr>
          <w:sz w:val="24"/>
          <w:u w:val="single"/>
        </w:rPr>
      </w:pPr>
      <w:r w:rsidRPr="00215ACA">
        <w:rPr>
          <w:sz w:val="24"/>
          <w:u w:val="single"/>
        </w:rPr>
        <w:t xml:space="preserve">Without Notice </w:t>
      </w:r>
    </w:p>
    <w:p w14:paraId="5CA83744" w14:textId="77777777" w:rsidR="00C266FA" w:rsidRPr="00215ACA" w:rsidRDefault="00C266FA" w:rsidP="00C266FA">
      <w:pPr>
        <w:pStyle w:val="NoSpacing"/>
        <w:rPr>
          <w:sz w:val="16"/>
          <w:szCs w:val="16"/>
        </w:rPr>
      </w:pPr>
    </w:p>
    <w:p w14:paraId="3C5D058B" w14:textId="77777777" w:rsidR="00C266FA" w:rsidRPr="00215ACA" w:rsidRDefault="00C266FA" w:rsidP="00C266FA">
      <w:pPr>
        <w:pStyle w:val="NoSpacing"/>
        <w:rPr>
          <w:sz w:val="24"/>
        </w:rPr>
      </w:pPr>
      <w:r w:rsidRPr="00215ACA">
        <w:rPr>
          <w:sz w:val="24"/>
        </w:rPr>
        <w:t xml:space="preserve">Utility service may also be disconnected without notice for reasons as described in the </w:t>
      </w:r>
      <w:r w:rsidR="009A7E45">
        <w:rPr>
          <w:sz w:val="24"/>
        </w:rPr>
        <w:t>C</w:t>
      </w:r>
      <w:r w:rsidRPr="00215ACA">
        <w:rPr>
          <w:sz w:val="24"/>
        </w:rPr>
        <w:t xml:space="preserve">ommission rules. </w:t>
      </w:r>
    </w:p>
    <w:p w14:paraId="57AA772B" w14:textId="77777777" w:rsidR="00C266FA" w:rsidRDefault="00C266FA" w:rsidP="00C266FA">
      <w:pPr>
        <w:pStyle w:val="NoSpacing"/>
        <w:rPr>
          <w:sz w:val="24"/>
        </w:rPr>
      </w:pPr>
    </w:p>
    <w:p w14:paraId="41AA8603" w14:textId="77777777" w:rsidR="00C266FA" w:rsidRDefault="00C266FA" w:rsidP="00C266FA">
      <w:pPr>
        <w:pStyle w:val="NoSpacing"/>
        <w:rPr>
          <w:sz w:val="24"/>
          <w:u w:val="single"/>
        </w:rPr>
      </w:pPr>
      <w:r w:rsidRPr="00215ACA">
        <w:rPr>
          <w:sz w:val="24"/>
          <w:u w:val="single"/>
        </w:rPr>
        <w:t>Section 2.1</w:t>
      </w:r>
      <w:r w:rsidR="005436D7">
        <w:rPr>
          <w:sz w:val="24"/>
          <w:u w:val="single"/>
        </w:rPr>
        <w:t>0</w:t>
      </w:r>
      <w:r w:rsidRPr="00215ACA">
        <w:rPr>
          <w:sz w:val="24"/>
          <w:u w:val="single"/>
        </w:rPr>
        <w:t xml:space="preserve"> - Reconnection of Service </w:t>
      </w:r>
    </w:p>
    <w:p w14:paraId="45E3EF51" w14:textId="77777777" w:rsidR="00C266FA" w:rsidRPr="00215ACA" w:rsidRDefault="00C266FA" w:rsidP="00C266FA">
      <w:pPr>
        <w:pStyle w:val="NoSpacing"/>
        <w:rPr>
          <w:sz w:val="16"/>
          <w:szCs w:val="16"/>
          <w:u w:val="single"/>
        </w:rPr>
      </w:pPr>
    </w:p>
    <w:p w14:paraId="5460C22D" w14:textId="77777777" w:rsidR="00C266FA" w:rsidRDefault="00C266FA" w:rsidP="00C266FA">
      <w:pPr>
        <w:pStyle w:val="NoSpacing"/>
        <w:rPr>
          <w:sz w:val="24"/>
        </w:rPr>
      </w:pPr>
      <w:r w:rsidRPr="00215ACA">
        <w:rPr>
          <w:sz w:val="24"/>
        </w:rPr>
        <w:t xml:space="preserve">Utility personnel must be available during normal business hours to accept payments on the day service is disconnected and the following day unless service was disconnected at the customer's request or due to a hazardous condition. </w:t>
      </w:r>
    </w:p>
    <w:p w14:paraId="1F062AB1" w14:textId="77777777" w:rsidR="00C266FA" w:rsidRDefault="00C266FA" w:rsidP="00C266FA">
      <w:pPr>
        <w:pStyle w:val="NoSpacing"/>
        <w:rPr>
          <w:sz w:val="24"/>
        </w:rPr>
      </w:pPr>
    </w:p>
    <w:p w14:paraId="4AA082D2" w14:textId="77777777" w:rsidR="00C266FA" w:rsidRPr="00DF0A65" w:rsidRDefault="00C266FA" w:rsidP="00C266FA">
      <w:pPr>
        <w:pStyle w:val="NoSpacing"/>
        <w:rPr>
          <w:sz w:val="24"/>
          <w:szCs w:val="24"/>
        </w:rPr>
      </w:pPr>
      <w:r w:rsidRPr="00DF0A65">
        <w:rPr>
          <w:sz w:val="24"/>
          <w:szCs w:val="24"/>
        </w:rPr>
        <w:t xml:space="preserve">Service will be reconnected within 24 hours after the past due bill, reconnect fees and any other outstanding charges are paid or the conditions which caused service to be disconnected are corrected. </w:t>
      </w:r>
    </w:p>
    <w:p w14:paraId="0AC786D0" w14:textId="77777777" w:rsidR="00C266FA" w:rsidRDefault="00C266FA" w:rsidP="00C266FA">
      <w:pPr>
        <w:pStyle w:val="NoSpacing"/>
        <w:rPr>
          <w:sz w:val="24"/>
        </w:rPr>
      </w:pPr>
    </w:p>
    <w:p w14:paraId="238B88D8" w14:textId="77777777" w:rsidR="00215ACA" w:rsidRDefault="00215ACA" w:rsidP="00C266FA">
      <w:pPr>
        <w:pStyle w:val="NoSpacing"/>
        <w:rPr>
          <w:sz w:val="24"/>
        </w:rPr>
      </w:pPr>
      <w:r>
        <w:rPr>
          <w:sz w:val="24"/>
        </w:rPr>
        <w:br w:type="page"/>
      </w:r>
    </w:p>
    <w:p w14:paraId="129581DA" w14:textId="77777777" w:rsidR="001B684D" w:rsidRPr="00587FE4" w:rsidRDefault="001B684D" w:rsidP="00DF0A65">
      <w:pPr>
        <w:pStyle w:val="NoSpacing"/>
        <w:jc w:val="center"/>
        <w:rPr>
          <w:b/>
          <w:bCs/>
          <w:sz w:val="24"/>
          <w:szCs w:val="24"/>
        </w:rPr>
      </w:pPr>
      <w:r w:rsidRPr="00587FE4">
        <w:rPr>
          <w:b/>
          <w:bCs/>
          <w:sz w:val="24"/>
          <w:szCs w:val="24"/>
        </w:rPr>
        <w:lastRenderedPageBreak/>
        <w:t xml:space="preserve">SECTION 2.0 - SERVICE RULES AND </w:t>
      </w:r>
      <w:r w:rsidR="002C11EA" w:rsidRPr="00587FE4">
        <w:rPr>
          <w:b/>
          <w:bCs/>
          <w:sz w:val="24"/>
          <w:szCs w:val="24"/>
        </w:rPr>
        <w:t>POLICIES</w:t>
      </w:r>
      <w:r w:rsidRPr="00587FE4">
        <w:rPr>
          <w:b/>
          <w:bCs/>
          <w:sz w:val="24"/>
          <w:szCs w:val="24"/>
        </w:rPr>
        <w:t xml:space="preserve"> (Continued)</w:t>
      </w:r>
    </w:p>
    <w:p w14:paraId="0CA34172" w14:textId="77777777" w:rsidR="00C266FA" w:rsidRDefault="00C266FA" w:rsidP="00215ACA">
      <w:pPr>
        <w:pStyle w:val="NoSpacing"/>
        <w:rPr>
          <w:sz w:val="24"/>
          <w:u w:val="single"/>
        </w:rPr>
      </w:pPr>
    </w:p>
    <w:p w14:paraId="6E125D32" w14:textId="77777777" w:rsidR="00215ACA" w:rsidRPr="00215ACA" w:rsidRDefault="005436D7" w:rsidP="00215ACA">
      <w:pPr>
        <w:pStyle w:val="NoSpacing"/>
        <w:rPr>
          <w:sz w:val="24"/>
          <w:u w:val="single"/>
        </w:rPr>
      </w:pPr>
      <w:r>
        <w:rPr>
          <w:sz w:val="24"/>
          <w:u w:val="single"/>
        </w:rPr>
        <w:t>Section 2.11</w:t>
      </w:r>
      <w:r w:rsidR="00215ACA" w:rsidRPr="00215ACA">
        <w:rPr>
          <w:sz w:val="24"/>
          <w:u w:val="single"/>
        </w:rPr>
        <w:t xml:space="preserve"> - Service Interruptions </w:t>
      </w:r>
    </w:p>
    <w:p w14:paraId="518E3C80" w14:textId="77777777" w:rsidR="00215ACA" w:rsidRDefault="00215ACA" w:rsidP="00215ACA">
      <w:pPr>
        <w:pStyle w:val="NoSpacing"/>
        <w:rPr>
          <w:sz w:val="24"/>
        </w:rPr>
      </w:pPr>
    </w:p>
    <w:p w14:paraId="58B3E5B9" w14:textId="77777777" w:rsidR="00215ACA" w:rsidRPr="00215ACA" w:rsidRDefault="00215ACA" w:rsidP="00215ACA">
      <w:pPr>
        <w:pStyle w:val="NoSpacing"/>
        <w:rPr>
          <w:sz w:val="24"/>
        </w:rPr>
      </w:pPr>
      <w:r w:rsidRPr="00215ACA">
        <w:rPr>
          <w:sz w:val="24"/>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0880C147" w14:textId="77777777" w:rsidR="00215ACA" w:rsidRPr="00215ACA" w:rsidRDefault="00215ACA" w:rsidP="00215ACA">
      <w:pPr>
        <w:pStyle w:val="NoSpacing"/>
        <w:rPr>
          <w:sz w:val="24"/>
        </w:rPr>
      </w:pPr>
    </w:p>
    <w:p w14:paraId="4E8376D1" w14:textId="77777777" w:rsidR="00DD1CD1" w:rsidRPr="00215ACA" w:rsidRDefault="00DD1CD1" w:rsidP="00215ACA">
      <w:pPr>
        <w:pStyle w:val="NoSpacing"/>
        <w:rPr>
          <w:sz w:val="24"/>
          <w:u w:val="single"/>
        </w:rPr>
      </w:pPr>
      <w:r w:rsidRPr="00215ACA">
        <w:rPr>
          <w:sz w:val="24"/>
          <w:u w:val="single"/>
        </w:rPr>
        <w:t>Section 2.1</w:t>
      </w:r>
      <w:r w:rsidR="005436D7">
        <w:rPr>
          <w:sz w:val="24"/>
          <w:u w:val="single"/>
        </w:rPr>
        <w:t>2</w:t>
      </w:r>
      <w:r w:rsidRPr="00215ACA">
        <w:rPr>
          <w:sz w:val="24"/>
          <w:u w:val="single"/>
        </w:rPr>
        <w:t xml:space="preserve"> - Quality of Service</w:t>
      </w:r>
    </w:p>
    <w:p w14:paraId="24720858" w14:textId="77777777" w:rsidR="00215ACA" w:rsidRDefault="00215ACA" w:rsidP="00215ACA">
      <w:pPr>
        <w:pStyle w:val="NoSpacing"/>
        <w:rPr>
          <w:sz w:val="24"/>
        </w:rPr>
      </w:pPr>
    </w:p>
    <w:p w14:paraId="45B6D855" w14:textId="77777777" w:rsidR="00DD1CD1" w:rsidRDefault="00DD1CD1" w:rsidP="00215ACA">
      <w:pPr>
        <w:pStyle w:val="NoSpacing"/>
        <w:rPr>
          <w:sz w:val="24"/>
        </w:rPr>
      </w:pPr>
      <w:r w:rsidRPr="00215ACA">
        <w:rPr>
          <w:sz w:val="24"/>
        </w:rPr>
        <w:t>The Utility will plan, furnish, and maintain</w:t>
      </w:r>
      <w:r w:rsidR="00E86B6D">
        <w:rPr>
          <w:sz w:val="24"/>
        </w:rPr>
        <w:t xml:space="preserve"> and operate</w:t>
      </w:r>
      <w:r w:rsidRPr="00215ACA">
        <w:rPr>
          <w:sz w:val="24"/>
        </w:rPr>
        <w:t xml:space="preserve"> production, treatment, storage, transmission, and </w:t>
      </w:r>
      <w:r w:rsidR="00E86B6D">
        <w:rPr>
          <w:sz w:val="24"/>
        </w:rPr>
        <w:t>collection</w:t>
      </w:r>
      <w:r w:rsidRPr="00215ACA">
        <w:rPr>
          <w:sz w:val="24"/>
        </w:rPr>
        <w:t xml:space="preserve"> facilities of sufficien</w:t>
      </w:r>
      <w:r w:rsidR="00E86B6D">
        <w:rPr>
          <w:sz w:val="24"/>
        </w:rPr>
        <w:t>t size and capacity to provide</w:t>
      </w:r>
      <w:r w:rsidRPr="00215ACA">
        <w:rPr>
          <w:sz w:val="24"/>
        </w:rPr>
        <w:t xml:space="preserve"> continuous and adequate </w:t>
      </w:r>
      <w:r w:rsidR="00E86B6D">
        <w:rPr>
          <w:sz w:val="24"/>
        </w:rPr>
        <w:t>service</w:t>
      </w:r>
      <w:r w:rsidRPr="00215ACA">
        <w:rPr>
          <w:sz w:val="24"/>
        </w:rPr>
        <w:t xml:space="preserve"> for all reasonable consumer uses</w:t>
      </w:r>
      <w:r w:rsidR="00E86B6D">
        <w:rPr>
          <w:sz w:val="24"/>
        </w:rPr>
        <w:t xml:space="preserve"> and to treat sewage and discharge effluent of the quality required by its discharge permit issued by the TCEQ</w:t>
      </w:r>
      <w:r w:rsidRPr="00215ACA">
        <w:rPr>
          <w:sz w:val="24"/>
        </w:rPr>
        <w:t xml:space="preserve">. Unless otherwise authorized by the </w:t>
      </w:r>
      <w:r w:rsidR="00E86B6D">
        <w:rPr>
          <w:sz w:val="24"/>
        </w:rPr>
        <w:t>TCEQ</w:t>
      </w:r>
      <w:r w:rsidRPr="00215ACA">
        <w:rPr>
          <w:sz w:val="24"/>
        </w:rPr>
        <w:t>, the Utility will maintain facilities as described in the TCEQ Rules.</w:t>
      </w:r>
    </w:p>
    <w:p w14:paraId="12960FD8" w14:textId="77777777" w:rsidR="00215ACA" w:rsidRPr="00215ACA" w:rsidRDefault="00215ACA" w:rsidP="00215ACA">
      <w:pPr>
        <w:pStyle w:val="NoSpacing"/>
        <w:rPr>
          <w:sz w:val="24"/>
        </w:rPr>
      </w:pPr>
    </w:p>
    <w:p w14:paraId="21EA9894" w14:textId="77777777" w:rsidR="00DD1CD1" w:rsidRPr="00215ACA" w:rsidRDefault="00DD1CD1" w:rsidP="00215ACA">
      <w:pPr>
        <w:pStyle w:val="NoSpacing"/>
        <w:rPr>
          <w:sz w:val="24"/>
          <w:u w:val="single"/>
        </w:rPr>
      </w:pPr>
      <w:r w:rsidRPr="00215ACA">
        <w:rPr>
          <w:sz w:val="24"/>
          <w:u w:val="single"/>
        </w:rPr>
        <w:t>Section 2.1</w:t>
      </w:r>
      <w:r w:rsidR="005436D7">
        <w:rPr>
          <w:sz w:val="24"/>
          <w:u w:val="single"/>
        </w:rPr>
        <w:t>3</w:t>
      </w:r>
      <w:r w:rsidRPr="00215ACA">
        <w:rPr>
          <w:sz w:val="24"/>
          <w:u w:val="single"/>
        </w:rPr>
        <w:t xml:space="preserve"> - Customer Complaints and Disputes</w:t>
      </w:r>
    </w:p>
    <w:p w14:paraId="3FEC27B4" w14:textId="77777777" w:rsidR="00215ACA" w:rsidRDefault="00215ACA" w:rsidP="00215ACA">
      <w:pPr>
        <w:pStyle w:val="NoSpacing"/>
        <w:rPr>
          <w:sz w:val="24"/>
        </w:rPr>
      </w:pPr>
    </w:p>
    <w:p w14:paraId="61BBF83C" w14:textId="77777777" w:rsidR="00DD1CD1" w:rsidRPr="00215ACA" w:rsidRDefault="00DD1CD1" w:rsidP="00215ACA">
      <w:pPr>
        <w:pStyle w:val="NoSpacing"/>
        <w:rPr>
          <w:sz w:val="24"/>
        </w:rPr>
      </w:pPr>
      <w:r w:rsidRPr="00215ACA">
        <w:rPr>
          <w:sz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2A3AA5" w:rsidRPr="00215ACA">
        <w:rPr>
          <w:sz w:val="24"/>
        </w:rPr>
        <w:t>PUC</w:t>
      </w:r>
      <w:r w:rsidR="00CC2BAF">
        <w:rPr>
          <w:sz w:val="24"/>
        </w:rPr>
        <w:t>T</w:t>
      </w:r>
      <w:r w:rsidRPr="00215ACA">
        <w:rPr>
          <w:sz w:val="24"/>
        </w:rPr>
        <w:t xml:space="preserve"> complaint process.  Pending resolution of a complaint, the Commission may require continuation or restoration of service.</w:t>
      </w:r>
    </w:p>
    <w:p w14:paraId="032EF975" w14:textId="77777777" w:rsidR="00215ACA" w:rsidRDefault="00215ACA" w:rsidP="00215ACA">
      <w:pPr>
        <w:pStyle w:val="NoSpacing"/>
        <w:rPr>
          <w:sz w:val="24"/>
        </w:rPr>
      </w:pPr>
    </w:p>
    <w:p w14:paraId="3C24A0F2" w14:textId="77777777" w:rsidR="00DD1CD1" w:rsidRPr="00215ACA" w:rsidRDefault="00DD1CD1" w:rsidP="00215ACA">
      <w:pPr>
        <w:pStyle w:val="NoSpacing"/>
        <w:rPr>
          <w:sz w:val="24"/>
        </w:rPr>
      </w:pPr>
      <w:r w:rsidRPr="00215ACA">
        <w:rPr>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643F3A88" w14:textId="77777777" w:rsidR="00622B73" w:rsidRDefault="00622B73" w:rsidP="00215ACA">
      <w:pPr>
        <w:pStyle w:val="NoSpacing"/>
        <w:rPr>
          <w:sz w:val="24"/>
        </w:rPr>
      </w:pPr>
      <w:r w:rsidRPr="00215ACA">
        <w:rPr>
          <w:sz w:val="24"/>
        </w:rPr>
        <w:t xml:space="preserve">In the event of a dispute between a customer and a utility regarding any bill for utility service, the utility will </w:t>
      </w:r>
      <w:proofErr w:type="gramStart"/>
      <w:r w:rsidRPr="00215ACA">
        <w:rPr>
          <w:sz w:val="24"/>
        </w:rPr>
        <w:t>conduct an investigation</w:t>
      </w:r>
      <w:proofErr w:type="gramEnd"/>
      <w:r w:rsidRPr="00215ACA">
        <w:rPr>
          <w:sz w:val="24"/>
        </w:rPr>
        <w:t xml:space="preserve"> and report the results to the customer. If the dispute is not resolved, the utility will inform the customer that a complaint may be filed with the Commission. </w:t>
      </w:r>
    </w:p>
    <w:p w14:paraId="68B56359" w14:textId="77777777" w:rsidR="00215ACA" w:rsidRPr="00215ACA" w:rsidRDefault="00215ACA" w:rsidP="00215ACA">
      <w:pPr>
        <w:pStyle w:val="NoSpacing"/>
        <w:rPr>
          <w:sz w:val="24"/>
        </w:rPr>
      </w:pPr>
    </w:p>
    <w:p w14:paraId="11B13569" w14:textId="77777777" w:rsidR="00622B73" w:rsidRPr="00215ACA" w:rsidRDefault="00622B73" w:rsidP="00215ACA">
      <w:pPr>
        <w:pStyle w:val="NoSpacing"/>
        <w:rPr>
          <w:sz w:val="24"/>
          <w:u w:val="single"/>
        </w:rPr>
      </w:pPr>
      <w:r w:rsidRPr="00215ACA">
        <w:rPr>
          <w:sz w:val="24"/>
          <w:u w:val="single"/>
        </w:rPr>
        <w:t>Section 2.1</w:t>
      </w:r>
      <w:r w:rsidR="005436D7">
        <w:rPr>
          <w:sz w:val="24"/>
          <w:u w:val="single"/>
        </w:rPr>
        <w:t>4</w:t>
      </w:r>
      <w:r w:rsidRPr="00215ACA">
        <w:rPr>
          <w:sz w:val="24"/>
          <w:u w:val="single"/>
        </w:rPr>
        <w:t xml:space="preserve"> - Customer Liability </w:t>
      </w:r>
    </w:p>
    <w:p w14:paraId="565ABC15" w14:textId="77777777" w:rsidR="00215ACA" w:rsidRDefault="00215ACA" w:rsidP="00215ACA">
      <w:pPr>
        <w:pStyle w:val="NoSpacing"/>
        <w:rPr>
          <w:sz w:val="24"/>
        </w:rPr>
      </w:pPr>
    </w:p>
    <w:p w14:paraId="71EE61A5" w14:textId="77777777" w:rsidR="00622B73" w:rsidRPr="00215ACA" w:rsidRDefault="00622B73" w:rsidP="00215ACA">
      <w:pPr>
        <w:pStyle w:val="NoSpacing"/>
        <w:rPr>
          <w:sz w:val="24"/>
        </w:rPr>
      </w:pPr>
      <w:r w:rsidRPr="00215ACA">
        <w:rPr>
          <w:sz w:val="24"/>
        </w:rPr>
        <w:t xml:space="preserve">Customer shall be liable for any damage or injury to utility-owned property shown to be caused by the customer. </w:t>
      </w:r>
    </w:p>
    <w:p w14:paraId="6124E5FC" w14:textId="77777777" w:rsidR="00DD1CD1" w:rsidRPr="00DF0A65" w:rsidRDefault="00DD1CD1" w:rsidP="003701D6">
      <w:pPr>
        <w:rPr>
          <w:sz w:val="24"/>
          <w:szCs w:val="24"/>
        </w:rPr>
      </w:pPr>
      <w:r w:rsidRPr="00DF0A65">
        <w:rPr>
          <w:sz w:val="24"/>
          <w:szCs w:val="24"/>
          <w:u w:val="single"/>
        </w:rPr>
        <w:br w:type="page"/>
      </w:r>
    </w:p>
    <w:p w14:paraId="5F97D5E1" w14:textId="0790A2E7" w:rsidR="00DD1CD1" w:rsidRPr="00587FE4" w:rsidRDefault="00DD1CD1" w:rsidP="002C11EA">
      <w:pPr>
        <w:pStyle w:val="Heading1"/>
        <w:rPr>
          <w:sz w:val="24"/>
          <w:szCs w:val="24"/>
        </w:rPr>
      </w:pPr>
      <w:bookmarkStart w:id="2" w:name="_Toc78782643"/>
      <w:r w:rsidRPr="00587FE4">
        <w:rPr>
          <w:sz w:val="24"/>
          <w:szCs w:val="24"/>
        </w:rPr>
        <w:lastRenderedPageBreak/>
        <w:t>SECTION 3.0 - EXTENSION POLICY</w:t>
      </w:r>
      <w:bookmarkEnd w:id="2"/>
    </w:p>
    <w:p w14:paraId="5EF4F0B4" w14:textId="77777777" w:rsidR="00215ACA" w:rsidRDefault="00215ACA" w:rsidP="002C11EA">
      <w:pPr>
        <w:pStyle w:val="Heading1"/>
      </w:pPr>
    </w:p>
    <w:p w14:paraId="75C30CAB" w14:textId="77777777" w:rsidR="00DD1CD1" w:rsidRPr="00215ACA" w:rsidRDefault="00DD1CD1" w:rsidP="00215ACA">
      <w:pPr>
        <w:pStyle w:val="NoSpacing"/>
        <w:rPr>
          <w:sz w:val="24"/>
          <w:u w:val="single"/>
        </w:rPr>
      </w:pPr>
      <w:r w:rsidRPr="00215ACA">
        <w:rPr>
          <w:sz w:val="24"/>
          <w:u w:val="single"/>
        </w:rPr>
        <w:t>Section 3.01 - Standard Extension Requirements</w:t>
      </w:r>
    </w:p>
    <w:p w14:paraId="56C9EFCF" w14:textId="77777777" w:rsidR="00215ACA" w:rsidRDefault="00215ACA" w:rsidP="00215ACA">
      <w:pPr>
        <w:pStyle w:val="NoSpacing"/>
        <w:rPr>
          <w:sz w:val="24"/>
          <w:szCs w:val="24"/>
        </w:rPr>
      </w:pPr>
    </w:p>
    <w:p w14:paraId="1C01C36D" w14:textId="77777777" w:rsidR="00215ACA" w:rsidRPr="00C26D7B" w:rsidRDefault="00215ACA" w:rsidP="00215ACA">
      <w:pPr>
        <w:pStyle w:val="NoSpacing"/>
        <w:rPr>
          <w:sz w:val="24"/>
          <w:szCs w:val="24"/>
        </w:rPr>
      </w:pPr>
      <w:r w:rsidRPr="00C26D7B">
        <w:rPr>
          <w:sz w:val="24"/>
          <w:szCs w:val="24"/>
        </w:rPr>
        <w:t>L</w:t>
      </w:r>
      <w:r>
        <w:rPr>
          <w:sz w:val="24"/>
          <w:szCs w:val="24"/>
        </w:rPr>
        <w:t>ine</w:t>
      </w:r>
      <w:r w:rsidRPr="00C26D7B">
        <w:rPr>
          <w:sz w:val="24"/>
          <w:szCs w:val="24"/>
        </w:rPr>
        <w:t xml:space="preserve"> E</w:t>
      </w:r>
      <w:r>
        <w:rPr>
          <w:sz w:val="24"/>
          <w:szCs w:val="24"/>
        </w:rPr>
        <w:t>xtension</w:t>
      </w:r>
      <w:r w:rsidRPr="00C26D7B">
        <w:rPr>
          <w:sz w:val="24"/>
          <w:szCs w:val="24"/>
        </w:rPr>
        <w:t xml:space="preserve"> </w:t>
      </w:r>
      <w:r>
        <w:rPr>
          <w:sz w:val="24"/>
          <w:szCs w:val="24"/>
        </w:rPr>
        <w:t>and</w:t>
      </w:r>
      <w:r w:rsidRPr="00C26D7B">
        <w:rPr>
          <w:sz w:val="24"/>
          <w:szCs w:val="24"/>
        </w:rPr>
        <w:t xml:space="preserve"> C</w:t>
      </w:r>
      <w:r>
        <w:rPr>
          <w:sz w:val="24"/>
          <w:szCs w:val="24"/>
        </w:rPr>
        <w:t>onstruction</w:t>
      </w:r>
      <w:r w:rsidRPr="00C26D7B">
        <w:rPr>
          <w:sz w:val="24"/>
          <w:szCs w:val="24"/>
        </w:rPr>
        <w:t xml:space="preserve"> C</w:t>
      </w:r>
      <w:r>
        <w:rPr>
          <w:sz w:val="24"/>
          <w:szCs w:val="24"/>
        </w:rPr>
        <w:t>harges</w:t>
      </w:r>
      <w:r w:rsidRPr="00C26D7B">
        <w:rPr>
          <w:sz w:val="24"/>
          <w:szCs w:val="24"/>
        </w:rPr>
        <w:t>: N</w:t>
      </w:r>
      <w:r>
        <w:rPr>
          <w:sz w:val="24"/>
          <w:szCs w:val="24"/>
        </w:rPr>
        <w:t>o</w:t>
      </w:r>
      <w:r w:rsidRPr="00C26D7B">
        <w:rPr>
          <w:sz w:val="24"/>
          <w:szCs w:val="24"/>
        </w:rPr>
        <w:t xml:space="preserve"> C</w:t>
      </w:r>
      <w:r>
        <w:rPr>
          <w:sz w:val="24"/>
          <w:szCs w:val="24"/>
        </w:rPr>
        <w:t>ontribution</w:t>
      </w:r>
      <w:r w:rsidRPr="00C26D7B">
        <w:rPr>
          <w:sz w:val="24"/>
          <w:szCs w:val="24"/>
        </w:rPr>
        <w:t xml:space="preserve"> </w:t>
      </w:r>
      <w:proofErr w:type="gramStart"/>
      <w:r w:rsidRPr="00C26D7B">
        <w:rPr>
          <w:sz w:val="24"/>
          <w:szCs w:val="24"/>
        </w:rPr>
        <w:t>I</w:t>
      </w:r>
      <w:r>
        <w:rPr>
          <w:sz w:val="24"/>
          <w:szCs w:val="24"/>
        </w:rPr>
        <w:t>n</w:t>
      </w:r>
      <w:proofErr w:type="gramEnd"/>
      <w:r w:rsidRPr="00C26D7B">
        <w:rPr>
          <w:sz w:val="24"/>
          <w:szCs w:val="24"/>
        </w:rPr>
        <w:t xml:space="preserve"> A</w:t>
      </w:r>
      <w:r>
        <w:rPr>
          <w:sz w:val="24"/>
          <w:szCs w:val="24"/>
        </w:rPr>
        <w:t>id</w:t>
      </w:r>
      <w:r w:rsidRPr="00C26D7B">
        <w:rPr>
          <w:sz w:val="24"/>
          <w:szCs w:val="24"/>
        </w:rPr>
        <w:t xml:space="preserve"> </w:t>
      </w:r>
      <w:r>
        <w:rPr>
          <w:sz w:val="24"/>
          <w:szCs w:val="24"/>
        </w:rPr>
        <w:t>of</w:t>
      </w:r>
      <w:r w:rsidRPr="00C26D7B">
        <w:rPr>
          <w:sz w:val="24"/>
          <w:szCs w:val="24"/>
        </w:rPr>
        <w:t xml:space="preserve"> C</w:t>
      </w:r>
      <w:r>
        <w:rPr>
          <w:sz w:val="24"/>
          <w:szCs w:val="24"/>
        </w:rPr>
        <w:t>onstruction may be required of any customer except as provided for in this approved extension policy.</w:t>
      </w:r>
      <w:r w:rsidRPr="00C26D7B">
        <w:rPr>
          <w:sz w:val="24"/>
          <w:szCs w:val="24"/>
        </w:rPr>
        <w:t xml:space="preserve"> </w:t>
      </w:r>
    </w:p>
    <w:p w14:paraId="0AB2DD4E" w14:textId="77777777" w:rsidR="00215ACA" w:rsidRDefault="00215ACA" w:rsidP="00215ACA">
      <w:pPr>
        <w:pStyle w:val="NoSpacing"/>
        <w:rPr>
          <w:sz w:val="24"/>
        </w:rPr>
      </w:pPr>
    </w:p>
    <w:p w14:paraId="0AE0AF5D" w14:textId="77777777" w:rsidR="00622B73" w:rsidRPr="00215ACA" w:rsidRDefault="00622B73" w:rsidP="00215ACA">
      <w:pPr>
        <w:pStyle w:val="NoSpacing"/>
        <w:rPr>
          <w:sz w:val="24"/>
        </w:rPr>
      </w:pPr>
      <w:r w:rsidRPr="00215ACA">
        <w:rPr>
          <w:sz w:val="24"/>
        </w:rPr>
        <w:t xml:space="preserve">The utility is not required to extend service to any applicant outside of its certified service area and will only do so under terms and conditions mutually agreeable to the utility and the applicant, in compliance with </w:t>
      </w:r>
      <w:r w:rsidR="009A7E45">
        <w:rPr>
          <w:sz w:val="24"/>
        </w:rPr>
        <w:t>C</w:t>
      </w:r>
      <w:r w:rsidRPr="00215ACA">
        <w:rPr>
          <w:sz w:val="24"/>
        </w:rPr>
        <w:t xml:space="preserve">ommission rules and policies, and upon extension of the utility's certified service area boundaries by the </w:t>
      </w:r>
      <w:r w:rsidR="009A7E45">
        <w:rPr>
          <w:sz w:val="24"/>
        </w:rPr>
        <w:t>C</w:t>
      </w:r>
      <w:r w:rsidRPr="00215ACA">
        <w:rPr>
          <w:sz w:val="24"/>
        </w:rPr>
        <w:t xml:space="preserve">ommission. </w:t>
      </w:r>
    </w:p>
    <w:p w14:paraId="68B434D6" w14:textId="77777777" w:rsidR="00215ACA" w:rsidRDefault="00215ACA" w:rsidP="00215ACA">
      <w:pPr>
        <w:pStyle w:val="NoSpacing"/>
        <w:rPr>
          <w:sz w:val="24"/>
        </w:rPr>
      </w:pPr>
    </w:p>
    <w:p w14:paraId="645BDC78" w14:textId="77777777" w:rsidR="00622B73" w:rsidRDefault="00622B73" w:rsidP="00215ACA">
      <w:pPr>
        <w:pStyle w:val="NoSpacing"/>
        <w:rPr>
          <w:sz w:val="24"/>
        </w:rPr>
      </w:pPr>
      <w:r w:rsidRPr="00215ACA">
        <w:rPr>
          <w:sz w:val="24"/>
        </w:rP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3325C28F" w14:textId="77777777" w:rsidR="00215ACA" w:rsidRPr="00215ACA" w:rsidRDefault="00215ACA" w:rsidP="00215ACA">
      <w:pPr>
        <w:pStyle w:val="NoSpacing"/>
        <w:rPr>
          <w:sz w:val="24"/>
        </w:rPr>
      </w:pPr>
    </w:p>
    <w:p w14:paraId="4AA5AF0E" w14:textId="77777777" w:rsidR="0048417B" w:rsidRPr="00215ACA" w:rsidRDefault="0048417B" w:rsidP="00215ACA">
      <w:pPr>
        <w:pStyle w:val="NoSpacing"/>
        <w:rPr>
          <w:sz w:val="24"/>
          <w:u w:val="single"/>
        </w:rPr>
      </w:pPr>
      <w:r w:rsidRPr="00215ACA">
        <w:rPr>
          <w:sz w:val="24"/>
          <w:u w:val="single"/>
        </w:rPr>
        <w:t xml:space="preserve">Section 3.02 - Costs Utilities and Service Applicants Shall Bear </w:t>
      </w:r>
    </w:p>
    <w:p w14:paraId="51399463" w14:textId="77777777" w:rsidR="00215ACA" w:rsidRDefault="00215ACA" w:rsidP="00215ACA">
      <w:pPr>
        <w:pStyle w:val="NoSpacing"/>
        <w:rPr>
          <w:sz w:val="24"/>
        </w:rPr>
      </w:pPr>
    </w:p>
    <w:p w14:paraId="28FE6DD0" w14:textId="77777777" w:rsidR="0048417B" w:rsidRPr="00215ACA" w:rsidRDefault="0048417B" w:rsidP="00215ACA">
      <w:pPr>
        <w:pStyle w:val="NoSpacing"/>
        <w:rPr>
          <w:sz w:val="24"/>
        </w:rPr>
      </w:pPr>
      <w:r w:rsidRPr="00215ACA">
        <w:rPr>
          <w:sz w:val="24"/>
        </w:rPr>
        <w:t xml:space="preserve">Within its certified area, the utility will pay the cost of the first 200 feet of any </w:t>
      </w:r>
      <w:r w:rsidR="00EC37F5">
        <w:rPr>
          <w:sz w:val="24"/>
        </w:rPr>
        <w:t>sewer</w:t>
      </w:r>
      <w:r w:rsidRPr="00215ACA">
        <w:rPr>
          <w:sz w:val="24"/>
        </w:rPr>
        <w:t xml:space="preserve"> </w:t>
      </w:r>
      <w:r w:rsidR="00EC37F5">
        <w:rPr>
          <w:sz w:val="24"/>
        </w:rPr>
        <w:t>collection</w:t>
      </w:r>
      <w:r w:rsidRPr="00215ACA">
        <w:rPr>
          <w:sz w:val="24"/>
        </w:rPr>
        <w:t xml:space="preserve"> line necessary to extend service to an individual residential customer within a platted subdivision. </w:t>
      </w:r>
    </w:p>
    <w:p w14:paraId="43C781DB" w14:textId="77777777" w:rsidR="00215ACA" w:rsidRDefault="00215ACA" w:rsidP="00215ACA">
      <w:pPr>
        <w:pStyle w:val="NoSpacing"/>
        <w:rPr>
          <w:sz w:val="24"/>
        </w:rPr>
      </w:pPr>
    </w:p>
    <w:p w14:paraId="57CD785D" w14:textId="77777777" w:rsidR="0048417B" w:rsidRPr="00215ACA" w:rsidRDefault="0048417B" w:rsidP="00215ACA">
      <w:pPr>
        <w:pStyle w:val="NoSpacing"/>
        <w:rPr>
          <w:sz w:val="24"/>
        </w:rPr>
      </w:pPr>
      <w:r w:rsidRPr="00215ACA">
        <w:rPr>
          <w:sz w:val="24"/>
        </w:rPr>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14:paraId="008F5E68" w14:textId="77777777" w:rsidR="00215ACA" w:rsidRDefault="00215ACA" w:rsidP="00215ACA">
      <w:pPr>
        <w:pStyle w:val="NoSpacing"/>
        <w:rPr>
          <w:sz w:val="24"/>
        </w:rPr>
      </w:pPr>
    </w:p>
    <w:p w14:paraId="17256E5C" w14:textId="77777777" w:rsidR="0048417B" w:rsidRPr="00215ACA" w:rsidRDefault="0048417B" w:rsidP="00215ACA">
      <w:pPr>
        <w:pStyle w:val="NoSpacing"/>
        <w:rPr>
          <w:sz w:val="24"/>
        </w:rPr>
      </w:pPr>
      <w:r w:rsidRPr="00215ACA">
        <w:rPr>
          <w:sz w:val="24"/>
        </w:rPr>
        <w:t xml:space="preserve">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12078A34" w14:textId="77777777" w:rsidR="00215ACA" w:rsidRDefault="00215ACA" w:rsidP="00215ACA">
      <w:pPr>
        <w:pStyle w:val="NoSpacing"/>
        <w:rPr>
          <w:sz w:val="24"/>
        </w:rPr>
      </w:pPr>
    </w:p>
    <w:p w14:paraId="464DB682" w14:textId="77777777" w:rsidR="0048417B" w:rsidRPr="00215ACA" w:rsidRDefault="0048417B" w:rsidP="00215ACA">
      <w:pPr>
        <w:pStyle w:val="NoSpacing"/>
        <w:rPr>
          <w:sz w:val="24"/>
        </w:rPr>
      </w:pPr>
      <w:r w:rsidRPr="00215ACA">
        <w:rPr>
          <w:sz w:val="24"/>
        </w:rPr>
        <w:t xml:space="preserve">Unless an exception is granted by the </w:t>
      </w:r>
      <w:r w:rsidR="00215ACA">
        <w:rPr>
          <w:sz w:val="24"/>
        </w:rPr>
        <w:t>PUC</w:t>
      </w:r>
      <w:r w:rsidR="00CC2BAF">
        <w:rPr>
          <w:sz w:val="24"/>
        </w:rPr>
        <w:t>T</w:t>
      </w:r>
      <w:r w:rsidR="00215ACA">
        <w:rPr>
          <w:sz w:val="24"/>
        </w:rPr>
        <w:t>,</w:t>
      </w:r>
      <w:r w:rsidRPr="00215ACA">
        <w:rPr>
          <w:sz w:val="24"/>
        </w:rPr>
        <w:t xml:space="preserve"> the residential service applicant shall not be required to pay for costs of main extensions greater than 6" in diameter for gravity wastewater lines. </w:t>
      </w:r>
    </w:p>
    <w:p w14:paraId="2E5F719B" w14:textId="77777777" w:rsidR="00215ACA" w:rsidRDefault="00215ACA" w:rsidP="00215ACA">
      <w:pPr>
        <w:pStyle w:val="NoSpacing"/>
        <w:rPr>
          <w:sz w:val="24"/>
        </w:rPr>
      </w:pPr>
    </w:p>
    <w:p w14:paraId="1E961756" w14:textId="77777777" w:rsidR="0048417B" w:rsidRPr="00215ACA" w:rsidRDefault="0048417B" w:rsidP="00215ACA">
      <w:pPr>
        <w:pStyle w:val="NoSpacing"/>
        <w:rPr>
          <w:sz w:val="24"/>
        </w:rPr>
      </w:pPr>
      <w:r w:rsidRPr="00215ACA">
        <w:rPr>
          <w:sz w:val="24"/>
        </w:rPr>
        <w:t xml:space="preserve">Exceptions may be granted by the </w:t>
      </w:r>
      <w:r w:rsidR="00215ACA" w:rsidRPr="00215ACA">
        <w:rPr>
          <w:sz w:val="24"/>
        </w:rPr>
        <w:t>PUC</w:t>
      </w:r>
      <w:r w:rsidR="00CC2BAF">
        <w:rPr>
          <w:sz w:val="24"/>
        </w:rPr>
        <w:t>T</w:t>
      </w:r>
      <w:r w:rsidRPr="00215ACA">
        <w:rPr>
          <w:sz w:val="24"/>
        </w:rPr>
        <w:t xml:space="preserve"> if </w:t>
      </w:r>
    </w:p>
    <w:p w14:paraId="7F09F16A" w14:textId="77777777" w:rsidR="0048417B" w:rsidRPr="00215ACA" w:rsidRDefault="0048417B" w:rsidP="00215ACA">
      <w:pPr>
        <w:pStyle w:val="NoSpacing"/>
        <w:ind w:left="360"/>
        <w:rPr>
          <w:sz w:val="24"/>
        </w:rPr>
      </w:pPr>
      <w:r w:rsidRPr="00215ACA">
        <w:rPr>
          <w:sz w:val="24"/>
        </w:rPr>
        <w:t xml:space="preserve">• adequate service cannot be provided to the applicant using the maximum line sizes listed due to distance or elevation, in which case, it shall be the utility's burden to justify that a larger diameter pipe is required for adequate </w:t>
      </w:r>
      <w:proofErr w:type="gramStart"/>
      <w:r w:rsidRPr="00215ACA">
        <w:rPr>
          <w:sz w:val="24"/>
        </w:rPr>
        <w:t>service;</w:t>
      </w:r>
      <w:proofErr w:type="gramEnd"/>
      <w:r w:rsidRPr="00215ACA">
        <w:rPr>
          <w:sz w:val="24"/>
        </w:rPr>
        <w:t xml:space="preserve"> </w:t>
      </w:r>
    </w:p>
    <w:p w14:paraId="3B7F7209" w14:textId="77777777" w:rsidR="0048417B" w:rsidRPr="00215ACA" w:rsidRDefault="0048417B" w:rsidP="00215ACA">
      <w:pPr>
        <w:pStyle w:val="NoSpacing"/>
        <w:ind w:left="360"/>
        <w:rPr>
          <w:sz w:val="24"/>
        </w:rPr>
      </w:pPr>
      <w:r w:rsidRPr="00215ACA">
        <w:rPr>
          <w:sz w:val="24"/>
        </w:rPr>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234686EF" w14:textId="77777777" w:rsidR="0048417B" w:rsidRPr="00DF0A65" w:rsidRDefault="0048417B">
      <w:pPr>
        <w:autoSpaceDE/>
        <w:autoSpaceDN/>
        <w:adjustRightInd/>
        <w:spacing w:before="0" w:after="0"/>
        <w:jc w:val="left"/>
        <w:rPr>
          <w:sz w:val="24"/>
          <w:szCs w:val="24"/>
        </w:rPr>
      </w:pPr>
      <w:r w:rsidRPr="00DF0A65">
        <w:rPr>
          <w:sz w:val="24"/>
          <w:szCs w:val="24"/>
        </w:rPr>
        <w:br w:type="page"/>
      </w:r>
    </w:p>
    <w:p w14:paraId="6CBD2438" w14:textId="144DB53A" w:rsidR="0048417B" w:rsidRPr="00587FE4" w:rsidRDefault="0048417B" w:rsidP="00DF0A65">
      <w:pPr>
        <w:pStyle w:val="NoSpacing"/>
        <w:jc w:val="center"/>
        <w:rPr>
          <w:b/>
          <w:bCs/>
          <w:sz w:val="24"/>
          <w:szCs w:val="24"/>
        </w:rPr>
      </w:pPr>
      <w:r w:rsidRPr="00587FE4">
        <w:rPr>
          <w:b/>
          <w:bCs/>
          <w:sz w:val="24"/>
          <w:szCs w:val="24"/>
        </w:rPr>
        <w:lastRenderedPageBreak/>
        <w:t>SECTION 3.0 - EXTENSION POLICY (</w:t>
      </w:r>
      <w:r w:rsidR="003A1294" w:rsidRPr="00587FE4">
        <w:rPr>
          <w:b/>
          <w:bCs/>
          <w:sz w:val="24"/>
          <w:szCs w:val="24"/>
        </w:rPr>
        <w:t>C</w:t>
      </w:r>
      <w:r w:rsidRPr="00587FE4">
        <w:rPr>
          <w:b/>
          <w:bCs/>
          <w:sz w:val="24"/>
          <w:szCs w:val="24"/>
        </w:rPr>
        <w:t>ontinued)</w:t>
      </w:r>
    </w:p>
    <w:p w14:paraId="2F237121" w14:textId="77777777" w:rsidR="008A3427" w:rsidRDefault="008A3427" w:rsidP="008A3427">
      <w:pPr>
        <w:pStyle w:val="NoSpacing"/>
        <w:rPr>
          <w:sz w:val="24"/>
        </w:rPr>
      </w:pPr>
    </w:p>
    <w:p w14:paraId="7DB7D155" w14:textId="77777777" w:rsidR="0048417B" w:rsidRPr="008A3427" w:rsidRDefault="0048417B" w:rsidP="008A3427">
      <w:pPr>
        <w:pStyle w:val="NoSpacing"/>
        <w:rPr>
          <w:sz w:val="24"/>
        </w:rPr>
      </w:pPr>
      <w:r w:rsidRPr="008A3427">
        <w:rPr>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0FE69BA0" w14:textId="77777777" w:rsidR="008A3427" w:rsidRDefault="008A3427" w:rsidP="008A3427">
      <w:pPr>
        <w:pStyle w:val="NoSpacing"/>
        <w:rPr>
          <w:sz w:val="24"/>
        </w:rPr>
      </w:pPr>
    </w:p>
    <w:p w14:paraId="1CECF26A" w14:textId="77777777" w:rsidR="0048417B" w:rsidRPr="008A3427" w:rsidRDefault="0048417B" w:rsidP="008A3427">
      <w:pPr>
        <w:pStyle w:val="NoSpacing"/>
        <w:rPr>
          <w:sz w:val="24"/>
        </w:rPr>
      </w:pPr>
      <w:r w:rsidRPr="008A3427">
        <w:rPr>
          <w:sz w:val="24"/>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14:paraId="491C8335" w14:textId="77777777" w:rsidR="008A3427" w:rsidRDefault="008A3427" w:rsidP="008A3427">
      <w:pPr>
        <w:pStyle w:val="NoSpacing"/>
        <w:rPr>
          <w:sz w:val="24"/>
        </w:rPr>
      </w:pPr>
    </w:p>
    <w:p w14:paraId="65E252A8" w14:textId="77777777" w:rsidR="0048417B" w:rsidRPr="008A3427" w:rsidRDefault="0048417B" w:rsidP="008A3427">
      <w:pPr>
        <w:pStyle w:val="NoSpacing"/>
        <w:rPr>
          <w:sz w:val="24"/>
        </w:rPr>
      </w:pPr>
      <w:r w:rsidRPr="008A3427">
        <w:rPr>
          <w:sz w:val="24"/>
        </w:rPr>
        <w:t xml:space="preserve">If an applicant requires service other than the standard service provided by the utility, such applicant will be required to pay all expenses incurred by the utility </w:t>
      </w:r>
      <w:proofErr w:type="gramStart"/>
      <w:r w:rsidRPr="008A3427">
        <w:rPr>
          <w:sz w:val="24"/>
        </w:rPr>
        <w:t>in excess of</w:t>
      </w:r>
      <w:proofErr w:type="gramEnd"/>
      <w:r w:rsidRPr="008A3427">
        <w:rPr>
          <w:sz w:val="24"/>
        </w:rPr>
        <w:t xml:space="preserve"> the expenses that would be incurred in providing the standard service and connection beyond 200 feet and throughout his property including the cost of all necessary transmission facilities. </w:t>
      </w:r>
    </w:p>
    <w:p w14:paraId="3689DF08" w14:textId="77777777" w:rsidR="008A3427" w:rsidRDefault="008A3427" w:rsidP="008A3427">
      <w:pPr>
        <w:pStyle w:val="NoSpacing"/>
        <w:rPr>
          <w:sz w:val="24"/>
        </w:rPr>
      </w:pPr>
    </w:p>
    <w:p w14:paraId="623E143D" w14:textId="77777777" w:rsidR="0048417B" w:rsidRDefault="0048417B" w:rsidP="008A3427">
      <w:pPr>
        <w:pStyle w:val="NoSpacing"/>
        <w:rPr>
          <w:sz w:val="24"/>
        </w:rPr>
      </w:pPr>
      <w:r w:rsidRPr="008A3427">
        <w:rPr>
          <w:sz w:val="24"/>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w:t>
      </w:r>
      <w:r w:rsidR="007C12CD">
        <w:rPr>
          <w:sz w:val="24"/>
          <w:u w:val="single"/>
        </w:rPr>
        <w:t>may not be required</w:t>
      </w:r>
      <w:r w:rsidR="007C12CD" w:rsidRPr="003F6E61">
        <w:rPr>
          <w:sz w:val="24"/>
        </w:rPr>
        <w:t xml:space="preserve"> </w:t>
      </w:r>
      <w:r w:rsidRPr="008A3427">
        <w:rPr>
          <w:sz w:val="24"/>
        </w:rPr>
        <w:t>of individual residential customers for production, storage, treatment</w:t>
      </w:r>
      <w:r w:rsidR="008A19A1">
        <w:rPr>
          <w:sz w:val="24"/>
        </w:rPr>
        <w:t>,</w:t>
      </w:r>
      <w:r w:rsidRPr="008A3427">
        <w:rPr>
          <w:sz w:val="24"/>
        </w:rPr>
        <w:t xml:space="preserve"> or transmission facilities unless otherwise approved by the Commission under this specific extension policy. </w:t>
      </w:r>
    </w:p>
    <w:p w14:paraId="029B5C4E" w14:textId="77777777" w:rsidR="008A3427" w:rsidRPr="008A3427" w:rsidRDefault="008A3427" w:rsidP="008A3427">
      <w:pPr>
        <w:pStyle w:val="NoSpacing"/>
        <w:rPr>
          <w:sz w:val="24"/>
        </w:rPr>
      </w:pPr>
    </w:p>
    <w:p w14:paraId="1D30BE48" w14:textId="77777777" w:rsidR="0048417B" w:rsidRPr="008A3427" w:rsidRDefault="0048417B" w:rsidP="008A3427">
      <w:pPr>
        <w:pStyle w:val="NoSpacing"/>
        <w:rPr>
          <w:sz w:val="24"/>
          <w:u w:val="single"/>
        </w:rPr>
      </w:pPr>
      <w:r w:rsidRPr="008A3427">
        <w:rPr>
          <w:sz w:val="24"/>
          <w:u w:val="single"/>
        </w:rPr>
        <w:t xml:space="preserve">Section 3.03 - Contributions in Aid of Construction </w:t>
      </w:r>
    </w:p>
    <w:p w14:paraId="72008E7F" w14:textId="77777777" w:rsidR="008A3427" w:rsidRDefault="008A3427" w:rsidP="008A3427">
      <w:pPr>
        <w:pStyle w:val="NoSpacing"/>
        <w:rPr>
          <w:sz w:val="24"/>
        </w:rPr>
      </w:pPr>
    </w:p>
    <w:p w14:paraId="1A6793C7" w14:textId="77777777" w:rsidR="0048417B" w:rsidRPr="008A3427" w:rsidRDefault="0048417B" w:rsidP="008A3427">
      <w:pPr>
        <w:pStyle w:val="NoSpacing"/>
        <w:rPr>
          <w:sz w:val="24"/>
        </w:rPr>
      </w:pPr>
      <w:r w:rsidRPr="008A3427">
        <w:rPr>
          <w:sz w:val="24"/>
        </w:rPr>
        <w:t xml:space="preserve">Developers may be required to provide contributions in aid of construction in amounts sufficient to furnish the development with all facilities necessary to provide for reasonable local demand requirements and to comply with </w:t>
      </w:r>
      <w:r w:rsidR="00B97177" w:rsidRPr="008A3427">
        <w:rPr>
          <w:sz w:val="24"/>
        </w:rPr>
        <w:t xml:space="preserve">the TCEQ </w:t>
      </w:r>
      <w:r w:rsidRPr="008A3427">
        <w:rPr>
          <w:sz w:val="24"/>
        </w:rPr>
        <w:t xml:space="preserve">minimum design criteria for facilities used in the production, collection, transmission, pumping, or treatment of sewage or </w:t>
      </w:r>
      <w:r w:rsidR="00B97177" w:rsidRPr="008A3427">
        <w:rPr>
          <w:sz w:val="24"/>
        </w:rPr>
        <w:t xml:space="preserve">the TCEQ </w:t>
      </w:r>
      <w:r w:rsidRPr="008A3427">
        <w:rPr>
          <w:sz w:val="24"/>
        </w:rPr>
        <w:t xml:space="preserve">minimum requirements. For purposes of this subsection, a developer is one who subdivides or requests more than two meters on a piece of property. Commercial, industrial, and wholesale customers will be treated as developers. </w:t>
      </w:r>
    </w:p>
    <w:p w14:paraId="129CF3AA" w14:textId="77777777" w:rsidR="008A3427" w:rsidRDefault="008A3427" w:rsidP="008A3427">
      <w:pPr>
        <w:pStyle w:val="NoSpacing"/>
        <w:rPr>
          <w:sz w:val="24"/>
        </w:rPr>
      </w:pPr>
    </w:p>
    <w:p w14:paraId="2A3C8758" w14:textId="77777777" w:rsidR="0048417B" w:rsidRPr="008A3427" w:rsidRDefault="0048417B" w:rsidP="008A3427">
      <w:pPr>
        <w:pStyle w:val="NoSpacing"/>
        <w:rPr>
          <w:sz w:val="24"/>
        </w:rPr>
      </w:pPr>
      <w:r w:rsidRPr="008A3427">
        <w:rPr>
          <w:sz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B97177" w:rsidRPr="008A3427">
        <w:rPr>
          <w:sz w:val="24"/>
        </w:rPr>
        <w:t>TCEQ</w:t>
      </w:r>
      <w:r w:rsidRPr="008A3427">
        <w:rPr>
          <w:sz w:val="24"/>
        </w:rPr>
        <w:t xml:space="preserve"> minimum design criteria for </w:t>
      </w:r>
      <w:r w:rsidR="00331C5D">
        <w:rPr>
          <w:sz w:val="24"/>
        </w:rPr>
        <w:t>sewer</w:t>
      </w:r>
      <w:r w:rsidRPr="008A3427">
        <w:rPr>
          <w:sz w:val="24"/>
        </w:rPr>
        <w:t xml:space="preserve"> treatment and </w:t>
      </w:r>
      <w:r w:rsidR="00331C5D">
        <w:rPr>
          <w:sz w:val="24"/>
        </w:rPr>
        <w:t>collection</w:t>
      </w:r>
      <w:r w:rsidRPr="008A3427">
        <w:rPr>
          <w:sz w:val="24"/>
        </w:rPr>
        <w:t xml:space="preserve">. </w:t>
      </w:r>
    </w:p>
    <w:p w14:paraId="6F20F27D" w14:textId="77777777" w:rsidR="008A3427" w:rsidRDefault="008A3427" w:rsidP="008A3427">
      <w:pPr>
        <w:pStyle w:val="NoSpacing"/>
        <w:rPr>
          <w:sz w:val="24"/>
        </w:rPr>
      </w:pPr>
    </w:p>
    <w:p w14:paraId="5E03961A" w14:textId="77777777" w:rsidR="0048417B" w:rsidRPr="008A3427" w:rsidRDefault="0048417B" w:rsidP="008A3427">
      <w:pPr>
        <w:pStyle w:val="NoSpacing"/>
        <w:rPr>
          <w:sz w:val="24"/>
        </w:rPr>
      </w:pPr>
      <w:r w:rsidRPr="008A3427">
        <w:rPr>
          <w:sz w:val="24"/>
        </w:rPr>
        <w:t>Any service extension to a subdivision (recorded or unrecorded) may be subject to the provisions and restrictions of 16</w:t>
      </w:r>
      <w:r w:rsidR="00B97177" w:rsidRPr="008A3427">
        <w:rPr>
          <w:sz w:val="24"/>
        </w:rPr>
        <w:t xml:space="preserve"> </w:t>
      </w:r>
      <w:r w:rsidRPr="008A3427">
        <w:rPr>
          <w:sz w:val="24"/>
        </w:rPr>
        <w:t xml:space="preserve">TAC </w:t>
      </w:r>
      <w:r w:rsidR="00997A06" w:rsidRPr="005147DA">
        <w:rPr>
          <w:color w:val="000000"/>
        </w:rPr>
        <w:t>§</w:t>
      </w:r>
      <w:r w:rsidR="002A647A">
        <w:rPr>
          <w:bCs/>
        </w:rPr>
        <w:t> </w:t>
      </w:r>
      <w:r w:rsidRPr="008A3427">
        <w:rPr>
          <w:sz w:val="24"/>
        </w:rPr>
        <w:t>24</w:t>
      </w:r>
      <w:r w:rsidR="00B97177" w:rsidRPr="008A3427">
        <w:rPr>
          <w:sz w:val="24"/>
        </w:rPr>
        <w:t>.</w:t>
      </w:r>
      <w:r w:rsidR="00997A06">
        <w:rPr>
          <w:sz w:val="24"/>
        </w:rPr>
        <w:t>163</w:t>
      </w:r>
      <w:r w:rsidRPr="008A3427">
        <w:rPr>
          <w:sz w:val="24"/>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B97177" w:rsidRPr="008A3427">
        <w:rPr>
          <w:sz w:val="24"/>
        </w:rPr>
        <w:t xml:space="preserve">TCEQ </w:t>
      </w:r>
      <w:r w:rsidRPr="008A3427">
        <w:rPr>
          <w:sz w:val="24"/>
        </w:rPr>
        <w:t>minimum design criteria. As provided by</w:t>
      </w:r>
      <w:r w:rsidR="00B97177" w:rsidRPr="008A3427">
        <w:rPr>
          <w:sz w:val="24"/>
        </w:rPr>
        <w:t xml:space="preserve"> </w:t>
      </w:r>
      <w:r w:rsidRPr="008A3427">
        <w:rPr>
          <w:sz w:val="24"/>
        </w:rPr>
        <w:t>16 TAC</w:t>
      </w:r>
      <w:r w:rsidR="00997A06">
        <w:rPr>
          <w:sz w:val="24"/>
        </w:rPr>
        <w:t xml:space="preserve"> </w:t>
      </w:r>
      <w:r w:rsidR="00997A06" w:rsidRPr="005147DA">
        <w:rPr>
          <w:color w:val="000000"/>
        </w:rPr>
        <w:t>§</w:t>
      </w:r>
      <w:r w:rsidR="002A647A">
        <w:rPr>
          <w:bCs/>
        </w:rPr>
        <w:t> </w:t>
      </w:r>
      <w:r w:rsidRPr="008A3427">
        <w:rPr>
          <w:sz w:val="24"/>
        </w:rPr>
        <w:t>24.</w:t>
      </w:r>
      <w:r w:rsidR="00997A06">
        <w:rPr>
          <w:sz w:val="24"/>
        </w:rPr>
        <w:t>163</w:t>
      </w:r>
      <w:r w:rsidRPr="008A3427">
        <w:rPr>
          <w:sz w:val="24"/>
        </w:rPr>
        <w:t>(</w:t>
      </w:r>
      <w:r w:rsidR="00997A06">
        <w:rPr>
          <w:sz w:val="24"/>
        </w:rPr>
        <w:t>d</w:t>
      </w:r>
      <w:r w:rsidRPr="008A3427">
        <w:rPr>
          <w:sz w:val="24"/>
        </w:rPr>
        <w:t>)(</w:t>
      </w:r>
      <w:r w:rsidR="00997A06">
        <w:rPr>
          <w:sz w:val="24"/>
        </w:rPr>
        <w:t>4</w:t>
      </w:r>
      <w:r w:rsidRPr="008A3427">
        <w:rPr>
          <w:sz w:val="24"/>
        </w:rPr>
        <w:t xml:space="preserve">), for purposes of this section, commercial, industrial, and wholesale customers shall be treated as developers.  </w:t>
      </w:r>
    </w:p>
    <w:p w14:paraId="4AA2447A" w14:textId="77777777" w:rsidR="008A3427" w:rsidRDefault="008A3427">
      <w:pPr>
        <w:autoSpaceDE/>
        <w:autoSpaceDN/>
        <w:adjustRightInd/>
        <w:spacing w:before="0" w:after="0"/>
        <w:jc w:val="left"/>
        <w:rPr>
          <w:sz w:val="24"/>
          <w:szCs w:val="24"/>
        </w:rPr>
      </w:pPr>
    </w:p>
    <w:p w14:paraId="4E29DEC7" w14:textId="77777777" w:rsidR="008A3427" w:rsidRDefault="008A3427">
      <w:pPr>
        <w:autoSpaceDE/>
        <w:autoSpaceDN/>
        <w:adjustRightInd/>
        <w:spacing w:before="0" w:after="0"/>
        <w:jc w:val="left"/>
        <w:rPr>
          <w:sz w:val="24"/>
          <w:szCs w:val="24"/>
        </w:rPr>
      </w:pPr>
    </w:p>
    <w:p w14:paraId="375445B2" w14:textId="77777777" w:rsidR="0048417B" w:rsidRPr="00DF0A65" w:rsidRDefault="0048417B">
      <w:pPr>
        <w:autoSpaceDE/>
        <w:autoSpaceDN/>
        <w:adjustRightInd/>
        <w:spacing w:before="0" w:after="0"/>
        <w:jc w:val="left"/>
        <w:rPr>
          <w:b/>
          <w:bCs/>
          <w:iCs/>
          <w:caps/>
          <w:sz w:val="24"/>
          <w:szCs w:val="24"/>
        </w:rPr>
      </w:pPr>
      <w:r w:rsidRPr="00DF0A65">
        <w:rPr>
          <w:sz w:val="24"/>
          <w:szCs w:val="24"/>
        </w:rPr>
        <w:br w:type="page"/>
      </w:r>
    </w:p>
    <w:p w14:paraId="776179B7" w14:textId="7815CC88" w:rsidR="0048417B" w:rsidRPr="00587FE4" w:rsidRDefault="0048417B" w:rsidP="00DF0A65">
      <w:pPr>
        <w:pStyle w:val="NoSpacing"/>
        <w:jc w:val="center"/>
        <w:rPr>
          <w:b/>
          <w:bCs/>
          <w:sz w:val="24"/>
          <w:szCs w:val="24"/>
        </w:rPr>
      </w:pPr>
      <w:r w:rsidRPr="00587FE4">
        <w:rPr>
          <w:b/>
          <w:bCs/>
          <w:sz w:val="24"/>
          <w:szCs w:val="24"/>
        </w:rPr>
        <w:lastRenderedPageBreak/>
        <w:t>SECTION 3.0 - EXTENSION POLICY (</w:t>
      </w:r>
      <w:r w:rsidR="003A1294" w:rsidRPr="00587FE4">
        <w:rPr>
          <w:b/>
          <w:bCs/>
          <w:sz w:val="24"/>
          <w:szCs w:val="24"/>
        </w:rPr>
        <w:t>C</w:t>
      </w:r>
      <w:r w:rsidRPr="00587FE4">
        <w:rPr>
          <w:b/>
          <w:bCs/>
          <w:sz w:val="24"/>
          <w:szCs w:val="24"/>
        </w:rPr>
        <w:t>ontinued)</w:t>
      </w:r>
    </w:p>
    <w:p w14:paraId="7187649A" w14:textId="77777777" w:rsidR="008A3427" w:rsidRDefault="008A3427" w:rsidP="008A3427">
      <w:pPr>
        <w:pStyle w:val="NoSpacing"/>
        <w:rPr>
          <w:sz w:val="24"/>
        </w:rPr>
      </w:pPr>
    </w:p>
    <w:p w14:paraId="722B6359" w14:textId="77777777" w:rsidR="0048417B" w:rsidRPr="008A3427" w:rsidRDefault="0048417B" w:rsidP="008A3427">
      <w:pPr>
        <w:pStyle w:val="NoSpacing"/>
        <w:rPr>
          <w:sz w:val="24"/>
        </w:rPr>
      </w:pPr>
      <w:r w:rsidRPr="008A3427">
        <w:rPr>
          <w:sz w:val="24"/>
        </w:rPr>
        <w:t xml:space="preserve">A utility may only charge a </w:t>
      </w:r>
      <w:proofErr w:type="gramStart"/>
      <w:r w:rsidRPr="008A3427">
        <w:rPr>
          <w:sz w:val="24"/>
        </w:rPr>
        <w:t>developer standby fees</w:t>
      </w:r>
      <w:proofErr w:type="gramEnd"/>
      <w:r w:rsidRPr="008A3427">
        <w:rPr>
          <w:sz w:val="24"/>
        </w:rPr>
        <w:t xml:space="preserve"> for unrecovered costs of facilities committed to a developer’s property under the following circumstances: </w:t>
      </w:r>
    </w:p>
    <w:p w14:paraId="058F53D5" w14:textId="77777777" w:rsidR="0048417B" w:rsidRPr="008A3427" w:rsidRDefault="0048417B" w:rsidP="008A3427">
      <w:pPr>
        <w:pStyle w:val="NoSpacing"/>
        <w:numPr>
          <w:ilvl w:val="0"/>
          <w:numId w:val="25"/>
        </w:numPr>
        <w:rPr>
          <w:sz w:val="24"/>
        </w:rPr>
      </w:pPr>
      <w:r w:rsidRPr="008A3427">
        <w:rPr>
          <w:sz w:val="24"/>
        </w:rPr>
        <w:t>Under a contract and only in accordance with the terms of the contract; or</w:t>
      </w:r>
    </w:p>
    <w:p w14:paraId="668FC7A7" w14:textId="77777777" w:rsidR="0048417B" w:rsidRPr="008A3427" w:rsidRDefault="0048417B" w:rsidP="008A3427">
      <w:pPr>
        <w:pStyle w:val="NoSpacing"/>
        <w:numPr>
          <w:ilvl w:val="0"/>
          <w:numId w:val="25"/>
        </w:numPr>
        <w:rPr>
          <w:sz w:val="24"/>
        </w:rPr>
      </w:pPr>
      <w:r w:rsidRPr="008A3427">
        <w:rPr>
          <w:sz w:val="24"/>
        </w:rPr>
        <w:t xml:space="preserve">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w:t>
      </w:r>
      <w:r w:rsidR="00FA05DA">
        <w:rPr>
          <w:sz w:val="24"/>
        </w:rPr>
        <w:t>C</w:t>
      </w:r>
      <w:r w:rsidRPr="008A3427">
        <w:rPr>
          <w:sz w:val="24"/>
        </w:rPr>
        <w:t>ommission or executive director.</w:t>
      </w:r>
    </w:p>
    <w:p w14:paraId="34EB3121" w14:textId="77777777" w:rsidR="0048417B" w:rsidRPr="008A3427" w:rsidRDefault="008A3427" w:rsidP="008A3427">
      <w:pPr>
        <w:pStyle w:val="NoSpacing"/>
        <w:numPr>
          <w:ilvl w:val="0"/>
          <w:numId w:val="25"/>
        </w:numPr>
        <w:rPr>
          <w:sz w:val="24"/>
        </w:rPr>
      </w:pPr>
      <w:r>
        <w:rPr>
          <w:sz w:val="24"/>
        </w:rPr>
        <w:t>F</w:t>
      </w:r>
      <w:r w:rsidR="0048417B" w:rsidRPr="008A3427">
        <w:rPr>
          <w:sz w:val="24"/>
        </w:rPr>
        <w:t xml:space="preserve">or purposes of this section, a manufactured housing rental community can only be charged standby fees under a contract or if the utility installs the facilities necessary to provide individually metered service to each of the rental lots or spaces in the community. </w:t>
      </w:r>
    </w:p>
    <w:p w14:paraId="3DC88233" w14:textId="77777777" w:rsidR="008A3427" w:rsidRDefault="008A3427" w:rsidP="008A3427">
      <w:pPr>
        <w:pStyle w:val="NoSpacing"/>
        <w:rPr>
          <w:sz w:val="24"/>
        </w:rPr>
      </w:pPr>
    </w:p>
    <w:p w14:paraId="5037B5BE" w14:textId="77777777" w:rsidR="0048417B" w:rsidRPr="008A3427" w:rsidRDefault="0048417B" w:rsidP="008A3427">
      <w:pPr>
        <w:pStyle w:val="NoSpacing"/>
        <w:rPr>
          <w:sz w:val="24"/>
          <w:u w:val="single"/>
        </w:rPr>
      </w:pPr>
      <w:r w:rsidRPr="008A3427">
        <w:rPr>
          <w:sz w:val="24"/>
          <w:u w:val="single"/>
        </w:rPr>
        <w:t xml:space="preserve">Section 3.04 - Appealing Connection Costs </w:t>
      </w:r>
    </w:p>
    <w:p w14:paraId="0444245A" w14:textId="77777777" w:rsidR="008A3427" w:rsidRDefault="008A3427" w:rsidP="008A3427">
      <w:pPr>
        <w:pStyle w:val="NoSpacing"/>
        <w:rPr>
          <w:sz w:val="24"/>
        </w:rPr>
      </w:pPr>
    </w:p>
    <w:p w14:paraId="45333A81" w14:textId="77777777" w:rsidR="0048417B" w:rsidRDefault="0048417B" w:rsidP="008A3427">
      <w:pPr>
        <w:pStyle w:val="NoSpacing"/>
        <w:rPr>
          <w:sz w:val="24"/>
        </w:rPr>
      </w:pPr>
      <w:r w:rsidRPr="008A3427">
        <w:rPr>
          <w:sz w:val="24"/>
        </w:rPr>
        <w:t xml:space="preserve">The imposition of additional extension costs or charges as provided by Sections 3.0 - Extension Policy of this tariff shall be subject to appeal as provided in this tariff, </w:t>
      </w:r>
      <w:r w:rsidR="00A64A39">
        <w:rPr>
          <w:sz w:val="24"/>
        </w:rPr>
        <w:t>C</w:t>
      </w:r>
      <w:r w:rsidRPr="008A3427">
        <w:rPr>
          <w:sz w:val="24"/>
        </w:rPr>
        <w:t xml:space="preserve">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A64A39">
        <w:rPr>
          <w:sz w:val="24"/>
        </w:rPr>
        <w:t>C</w:t>
      </w:r>
      <w:r w:rsidRPr="008A3427">
        <w:rPr>
          <w:sz w:val="24"/>
        </w:rPr>
        <w:t>ommission or such other regulatory authority having jurisdiction over the utility's rates in that portion of the utility's service area in which the applicant's property(</w:t>
      </w:r>
      <w:proofErr w:type="spellStart"/>
      <w:r w:rsidRPr="008A3427">
        <w:rPr>
          <w:sz w:val="24"/>
        </w:rPr>
        <w:t>ies</w:t>
      </w:r>
      <w:proofErr w:type="spellEnd"/>
      <w:r w:rsidRPr="008A3427">
        <w:rPr>
          <w:sz w:val="24"/>
        </w:rPr>
        <w:t xml:space="preserve">) is located. </w:t>
      </w:r>
    </w:p>
    <w:p w14:paraId="59584E57" w14:textId="77777777" w:rsidR="008A3427" w:rsidRPr="008A3427" w:rsidRDefault="008A3427" w:rsidP="008A3427">
      <w:pPr>
        <w:pStyle w:val="NoSpacing"/>
        <w:rPr>
          <w:sz w:val="24"/>
        </w:rPr>
      </w:pPr>
    </w:p>
    <w:p w14:paraId="2BC23387" w14:textId="77777777" w:rsidR="0048417B" w:rsidRPr="008A3427" w:rsidRDefault="0048417B" w:rsidP="008A3427">
      <w:pPr>
        <w:pStyle w:val="NoSpacing"/>
        <w:rPr>
          <w:sz w:val="24"/>
          <w:u w:val="single"/>
        </w:rPr>
      </w:pPr>
      <w:r w:rsidRPr="008A3427">
        <w:rPr>
          <w:sz w:val="24"/>
          <w:u w:val="single"/>
        </w:rPr>
        <w:t xml:space="preserve">Section 3.05 - Applying for Service </w:t>
      </w:r>
    </w:p>
    <w:p w14:paraId="543F864D" w14:textId="77777777" w:rsidR="008A3427" w:rsidRDefault="008A3427" w:rsidP="008A3427">
      <w:pPr>
        <w:pStyle w:val="NoSpacing"/>
        <w:rPr>
          <w:sz w:val="24"/>
        </w:rPr>
      </w:pPr>
    </w:p>
    <w:p w14:paraId="24102405" w14:textId="77777777" w:rsidR="0048417B" w:rsidRPr="008A3427" w:rsidRDefault="0048417B" w:rsidP="008A3427">
      <w:pPr>
        <w:pStyle w:val="NoSpacing"/>
        <w:rPr>
          <w:sz w:val="24"/>
        </w:rPr>
      </w:pPr>
      <w:r w:rsidRPr="008A3427">
        <w:rPr>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1A42AAD0" w14:textId="77777777" w:rsidR="008A3427" w:rsidRDefault="008A3427" w:rsidP="008A3427">
      <w:pPr>
        <w:pStyle w:val="NoSpacing"/>
        <w:rPr>
          <w:sz w:val="24"/>
        </w:rPr>
      </w:pPr>
    </w:p>
    <w:p w14:paraId="0A9F9C9F" w14:textId="77777777" w:rsidR="008A3427" w:rsidRDefault="0048417B" w:rsidP="008A3427">
      <w:pPr>
        <w:pStyle w:val="NoSpacing"/>
        <w:rPr>
          <w:sz w:val="24"/>
        </w:rPr>
      </w:pPr>
      <w:r w:rsidRPr="008A3427">
        <w:rPr>
          <w:sz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14:paraId="284835F0" w14:textId="77777777" w:rsidR="008A3427" w:rsidRDefault="008A3427">
      <w:pPr>
        <w:autoSpaceDE/>
        <w:autoSpaceDN/>
        <w:adjustRightInd/>
        <w:spacing w:before="0" w:after="0"/>
        <w:jc w:val="left"/>
        <w:rPr>
          <w:sz w:val="24"/>
        </w:rPr>
      </w:pPr>
      <w:r>
        <w:rPr>
          <w:sz w:val="24"/>
        </w:rPr>
        <w:br w:type="page"/>
      </w:r>
    </w:p>
    <w:p w14:paraId="31C2B4D5" w14:textId="7C38FFE3" w:rsidR="0048417B" w:rsidRPr="00587FE4" w:rsidRDefault="0048417B" w:rsidP="00DF0A65">
      <w:pPr>
        <w:pStyle w:val="NoSpacing"/>
        <w:jc w:val="center"/>
        <w:rPr>
          <w:b/>
          <w:bCs/>
          <w:sz w:val="24"/>
          <w:szCs w:val="24"/>
        </w:rPr>
      </w:pPr>
      <w:r w:rsidRPr="00587FE4">
        <w:rPr>
          <w:b/>
          <w:bCs/>
          <w:sz w:val="24"/>
          <w:szCs w:val="24"/>
        </w:rPr>
        <w:lastRenderedPageBreak/>
        <w:t>SECTION 3.0 - EXTENSION POLICY (</w:t>
      </w:r>
      <w:r w:rsidR="003A1294" w:rsidRPr="00587FE4">
        <w:rPr>
          <w:b/>
          <w:bCs/>
          <w:sz w:val="24"/>
          <w:szCs w:val="24"/>
        </w:rPr>
        <w:t>C</w:t>
      </w:r>
      <w:r w:rsidRPr="00587FE4">
        <w:rPr>
          <w:b/>
          <w:bCs/>
          <w:sz w:val="24"/>
          <w:szCs w:val="24"/>
        </w:rPr>
        <w:t>ontinued)</w:t>
      </w:r>
    </w:p>
    <w:p w14:paraId="15A02B2B" w14:textId="77777777" w:rsidR="008A3427" w:rsidRDefault="008A3427" w:rsidP="008A3427">
      <w:pPr>
        <w:pStyle w:val="NoSpacing"/>
        <w:rPr>
          <w:sz w:val="24"/>
        </w:rPr>
      </w:pPr>
    </w:p>
    <w:p w14:paraId="3CA4D7A7" w14:textId="77777777" w:rsidR="008A3427" w:rsidRPr="00DF0A65" w:rsidRDefault="008A3427" w:rsidP="008A3427">
      <w:pPr>
        <w:pStyle w:val="NoSpacing"/>
      </w:pPr>
      <w:r w:rsidRPr="008A3427">
        <w:rPr>
          <w:sz w:val="24"/>
        </w:rPr>
        <w:t>Beyond the initial 200 feet, the customer shall bear only the equivalent cost of extending from the nearest main. If the tap or service connection cannot be made at the applicant's desired location, it</w:t>
      </w:r>
      <w:r w:rsidRPr="00DF0A65">
        <w:t xml:space="preserve"> will be made at another location mutually acceptable to the applicant and the utility. If no agreement on location can be made, the applicant may refer the matter to the </w:t>
      </w:r>
      <w:r w:rsidR="00FA05DA">
        <w:t>C</w:t>
      </w:r>
      <w:r w:rsidRPr="00DF0A65">
        <w:t xml:space="preserve">ommission for resolution. </w:t>
      </w:r>
    </w:p>
    <w:p w14:paraId="1AF20301" w14:textId="77777777" w:rsidR="008A3427" w:rsidRPr="008A3427" w:rsidRDefault="008A3427" w:rsidP="008A3427">
      <w:pPr>
        <w:pStyle w:val="NoSpacing"/>
        <w:rPr>
          <w:sz w:val="24"/>
        </w:rPr>
      </w:pPr>
    </w:p>
    <w:p w14:paraId="5169EEF7" w14:textId="77777777" w:rsidR="0048417B" w:rsidRPr="008A3427" w:rsidRDefault="0048417B" w:rsidP="008A3427">
      <w:pPr>
        <w:pStyle w:val="NoSpacing"/>
        <w:rPr>
          <w:sz w:val="24"/>
          <w:u w:val="single"/>
        </w:rPr>
      </w:pPr>
      <w:r w:rsidRPr="008A3427">
        <w:rPr>
          <w:sz w:val="24"/>
          <w:u w:val="single"/>
        </w:rPr>
        <w:t xml:space="preserve">Section 3.06 - Qualified Service Applicant </w:t>
      </w:r>
    </w:p>
    <w:p w14:paraId="68015D02" w14:textId="77777777" w:rsidR="008A3427" w:rsidRDefault="008A3427" w:rsidP="008A3427">
      <w:pPr>
        <w:pStyle w:val="NoSpacing"/>
        <w:rPr>
          <w:sz w:val="24"/>
        </w:rPr>
      </w:pPr>
    </w:p>
    <w:p w14:paraId="175A096B" w14:textId="77777777" w:rsidR="0048417B" w:rsidRPr="008A3427" w:rsidRDefault="0048417B" w:rsidP="008A3427">
      <w:pPr>
        <w:pStyle w:val="NoSpacing"/>
        <w:rPr>
          <w:sz w:val="24"/>
        </w:rPr>
      </w:pPr>
      <w:r w:rsidRPr="008A3427">
        <w:rPr>
          <w:sz w:val="24"/>
        </w:rPr>
        <w:t xml:space="preserve">A "qualified service applicant" is an applicant who has: (1) met all of the utility's requirements for service contained in this tariff, </w:t>
      </w:r>
      <w:r w:rsidR="00FA05DA">
        <w:rPr>
          <w:sz w:val="24"/>
        </w:rPr>
        <w:t>C</w:t>
      </w:r>
      <w:r w:rsidRPr="008A3427">
        <w:rPr>
          <w:sz w:val="24"/>
        </w:rPr>
        <w:t xml:space="preserve">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742812BA" w14:textId="77777777" w:rsidR="008A3427" w:rsidRDefault="008A3427" w:rsidP="008A3427">
      <w:pPr>
        <w:pStyle w:val="NoSpacing"/>
        <w:rPr>
          <w:sz w:val="24"/>
        </w:rPr>
      </w:pPr>
    </w:p>
    <w:p w14:paraId="40636700" w14:textId="77777777" w:rsidR="0048417B" w:rsidRDefault="0048417B" w:rsidP="008A3427">
      <w:pPr>
        <w:pStyle w:val="NoSpacing"/>
        <w:rPr>
          <w:sz w:val="24"/>
        </w:rPr>
      </w:pPr>
      <w:r w:rsidRPr="008A3427">
        <w:rPr>
          <w:sz w:val="24"/>
        </w:rPr>
        <w:t xml:space="preserve">The utility shall serve each qualified service applicant within its certified service area as soon as practical after receiving a completed service application. All service requests will be fulfilled within the time limits prescribed by </w:t>
      </w:r>
      <w:r w:rsidR="00FA05DA">
        <w:rPr>
          <w:sz w:val="24"/>
        </w:rPr>
        <w:t>C</w:t>
      </w:r>
      <w:r w:rsidRPr="008A3427">
        <w:rPr>
          <w:sz w:val="24"/>
        </w:rPr>
        <w:t xml:space="preserve">ommission rules once the applicant has met all conditions precedent to achieving "qualified service applicant" status. If a service request cannot be fulfilled within the required period, the applicant shall be notified in writing of the delay, its </w:t>
      </w:r>
      <w:proofErr w:type="gramStart"/>
      <w:r w:rsidRPr="008A3427">
        <w:rPr>
          <w:sz w:val="24"/>
        </w:rPr>
        <w:t>cause</w:t>
      </w:r>
      <w:proofErr w:type="gramEnd"/>
      <w:r w:rsidRPr="008A3427">
        <w:rPr>
          <w:sz w:val="24"/>
        </w:rPr>
        <w:t xml:space="preserve"> and the anticipated date that service will be available. The </w:t>
      </w:r>
      <w:r w:rsidR="00FA05DA">
        <w:rPr>
          <w:sz w:val="24"/>
        </w:rPr>
        <w:t>C</w:t>
      </w:r>
      <w:r w:rsidRPr="008A3427">
        <w:rPr>
          <w:sz w:val="24"/>
        </w:rPr>
        <w:t xml:space="preserve">ommission service dates shall not become applicable until the service applicant has met all conditions precedent to becoming a qualified service applicant as defined by </w:t>
      </w:r>
      <w:r w:rsidR="00FA05DA">
        <w:rPr>
          <w:sz w:val="24"/>
        </w:rPr>
        <w:t>C</w:t>
      </w:r>
      <w:r w:rsidRPr="008A3427">
        <w:rPr>
          <w:sz w:val="24"/>
        </w:rPr>
        <w:t xml:space="preserve">ommission rules. </w:t>
      </w:r>
    </w:p>
    <w:p w14:paraId="40734789" w14:textId="77777777" w:rsidR="008A3427" w:rsidRPr="008A3427" w:rsidRDefault="008A3427" w:rsidP="008A3427">
      <w:pPr>
        <w:pStyle w:val="NoSpacing"/>
        <w:rPr>
          <w:sz w:val="24"/>
        </w:rPr>
      </w:pPr>
    </w:p>
    <w:p w14:paraId="218C3920" w14:textId="77777777" w:rsidR="0048417B" w:rsidRPr="008A3427" w:rsidRDefault="0048417B" w:rsidP="008A3427">
      <w:pPr>
        <w:pStyle w:val="NoSpacing"/>
        <w:rPr>
          <w:sz w:val="24"/>
          <w:u w:val="single"/>
        </w:rPr>
      </w:pPr>
      <w:r w:rsidRPr="008A3427">
        <w:rPr>
          <w:sz w:val="24"/>
          <w:u w:val="single"/>
        </w:rPr>
        <w:t xml:space="preserve">Section 3.07 - Developer Requirements </w:t>
      </w:r>
    </w:p>
    <w:p w14:paraId="1B7838C0" w14:textId="77777777" w:rsidR="008A3427" w:rsidRDefault="008A3427" w:rsidP="008A3427">
      <w:pPr>
        <w:pStyle w:val="NoSpacing"/>
        <w:rPr>
          <w:sz w:val="24"/>
        </w:rPr>
      </w:pPr>
    </w:p>
    <w:p w14:paraId="6E25D319" w14:textId="77777777" w:rsidR="00E42234" w:rsidRPr="008A3427" w:rsidRDefault="0048417B" w:rsidP="008A3427">
      <w:pPr>
        <w:pStyle w:val="NoSpacing"/>
        <w:rPr>
          <w:sz w:val="24"/>
        </w:rPr>
      </w:pPr>
      <w:r w:rsidRPr="008A3427">
        <w:rPr>
          <w:sz w:val="24"/>
        </w:rPr>
        <w:t>As a condition of service to a new subdivision, the utility shall require a developer (as defined by PUC</w:t>
      </w:r>
      <w:r w:rsidR="00CC2BAF">
        <w:rPr>
          <w:sz w:val="24"/>
        </w:rPr>
        <w:t>T</w:t>
      </w:r>
      <w:r w:rsidRPr="008A3427">
        <w:rPr>
          <w:sz w:val="24"/>
        </w:rPr>
        <w:t xml:space="preserve"> rule) to provide permanent recorded public utility easements as a condition of service to any location within the developer's property. </w:t>
      </w:r>
    </w:p>
    <w:p w14:paraId="3C204C82" w14:textId="77777777" w:rsidR="008A3427" w:rsidRPr="008A3427" w:rsidRDefault="008A3427" w:rsidP="008A3427">
      <w:pPr>
        <w:pStyle w:val="NoSpacing"/>
        <w:rPr>
          <w:sz w:val="24"/>
        </w:rPr>
      </w:pPr>
    </w:p>
    <w:p w14:paraId="3D5532EF" w14:textId="77777777" w:rsidR="00DC4F6C" w:rsidRDefault="00DC4F6C">
      <w:pPr>
        <w:autoSpaceDE/>
        <w:autoSpaceDN/>
        <w:adjustRightInd/>
        <w:spacing w:before="0" w:after="0"/>
        <w:jc w:val="left"/>
        <w:sectPr w:rsidR="00DC4F6C" w:rsidSect="00C266FA">
          <w:headerReference w:type="default" r:id="rId9"/>
          <w:footerReference w:type="default" r:id="rId10"/>
          <w:pgSz w:w="12240" w:h="15840"/>
          <w:pgMar w:top="900" w:right="1354" w:bottom="720" w:left="1354" w:header="540" w:footer="720" w:gutter="0"/>
          <w:cols w:space="720"/>
          <w:titlePg/>
          <w:docGrid w:linePitch="360"/>
        </w:sectPr>
      </w:pPr>
      <w:r>
        <w:br w:type="page"/>
      </w:r>
    </w:p>
    <w:p w14:paraId="068C6322" w14:textId="00F87F68" w:rsidR="00DC4F6C" w:rsidRDefault="00DC4F6C" w:rsidP="00DC4F6C">
      <w:pPr>
        <w:spacing w:before="0" w:after="0"/>
        <w:jc w:val="center"/>
      </w:pPr>
      <w:r>
        <w:lastRenderedPageBreak/>
        <w:t xml:space="preserve">APPENDIX </w:t>
      </w:r>
      <w:proofErr w:type="spellStart"/>
      <w:r w:rsidR="00FA3A0E">
        <w:t>A</w:t>
      </w:r>
      <w:proofErr w:type="spellEnd"/>
      <w:r>
        <w:t xml:space="preserve"> -- APPLICATION FOR SERVICE</w:t>
      </w:r>
    </w:p>
    <w:p w14:paraId="5FD4F77D" w14:textId="102C1773" w:rsidR="00DC4F6C" w:rsidRDefault="00DC4F6C" w:rsidP="00DC4F6C">
      <w:pPr>
        <w:spacing w:before="0" w:after="0"/>
        <w:jc w:val="center"/>
      </w:pPr>
      <w:r>
        <w:t>(Utility Must Attach Blank Copy)</w:t>
      </w:r>
    </w:p>
    <w:p w14:paraId="4F2D017B" w14:textId="77777777" w:rsidR="00532B70" w:rsidRPr="00532B70" w:rsidRDefault="00532B70" w:rsidP="00C266FA">
      <w:pPr>
        <w:pStyle w:val="NoSpacing"/>
        <w:jc w:val="center"/>
      </w:pPr>
    </w:p>
    <w:sectPr w:rsidR="00532B70" w:rsidRPr="00532B70" w:rsidSect="00C266FA">
      <w:pgSz w:w="12240" w:h="15840"/>
      <w:pgMar w:top="900" w:right="1354" w:bottom="720" w:left="1354" w:header="54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8BC24" w14:textId="77777777" w:rsidR="008215C2" w:rsidRDefault="008215C2">
      <w:r>
        <w:separator/>
      </w:r>
    </w:p>
  </w:endnote>
  <w:endnote w:type="continuationSeparator" w:id="0">
    <w:p w14:paraId="61566B4D" w14:textId="77777777" w:rsidR="008215C2" w:rsidRDefault="00821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2D837" w14:textId="3847AA3A" w:rsidR="009A7E45" w:rsidRPr="00CA2BED" w:rsidRDefault="009A7E45" w:rsidP="002A06FB">
    <w:pPr>
      <w:rPr>
        <w:b/>
        <w:sz w:val="24"/>
        <w:szCs w:val="24"/>
      </w:rPr>
    </w:pPr>
    <w:r w:rsidRPr="00CA2BED">
      <w:rPr>
        <w:b/>
        <w:sz w:val="24"/>
        <w:szCs w:val="24"/>
      </w:rPr>
      <w:t xml:space="preserve">Docket No. </w:t>
    </w:r>
    <w:r w:rsidR="00745780">
      <w:rPr>
        <w:b/>
        <w:sz w:val="24"/>
        <w:szCs w:val="24"/>
      </w:rPr>
      <w:t>52391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96327" w14:textId="77777777" w:rsidR="008215C2" w:rsidRDefault="008215C2">
      <w:r>
        <w:separator/>
      </w:r>
    </w:p>
  </w:footnote>
  <w:footnote w:type="continuationSeparator" w:id="0">
    <w:p w14:paraId="095492CF" w14:textId="77777777" w:rsidR="008215C2" w:rsidRDefault="00821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C9EC0" w14:textId="0CD82881" w:rsidR="009A7E45" w:rsidRDefault="00745780" w:rsidP="004A57C7">
    <w:pPr>
      <w:pStyle w:val="NoSpacing"/>
      <w:tabs>
        <w:tab w:val="right" w:pos="9532"/>
      </w:tabs>
      <w:rPr>
        <w:noProof/>
      </w:rPr>
    </w:pPr>
    <w:r w:rsidRPr="00400032">
      <w:rPr>
        <w:u w:val="single"/>
      </w:rPr>
      <w:t>Liberty County Utilities, LLC</w:t>
    </w:r>
    <w:r w:rsidR="009A7E45" w:rsidRPr="003701D6">
      <w:tab/>
    </w:r>
    <w:r w:rsidR="009A7E45">
      <w:t>Sewer</w:t>
    </w:r>
    <w:r w:rsidR="009A7E45" w:rsidRPr="003701D6">
      <w:t xml:space="preserve"> Utility Tariff Page No.</w:t>
    </w:r>
    <w:r w:rsidR="009A7E45">
      <w:t xml:space="preserve"> </w:t>
    </w:r>
    <w:r w:rsidR="009A7E45">
      <w:fldChar w:fldCharType="begin"/>
    </w:r>
    <w:r w:rsidR="009A7E45">
      <w:instrText xml:space="preserve"> PAGE   \* MERGEFORMAT </w:instrText>
    </w:r>
    <w:r w:rsidR="009A7E45">
      <w:fldChar w:fldCharType="separate"/>
    </w:r>
    <w:r w:rsidR="009A7E45">
      <w:rPr>
        <w:noProof/>
      </w:rPr>
      <w:t>12</w:t>
    </w:r>
    <w:r w:rsidR="009A7E45">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4AE7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03CC11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863E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24844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E8A8D1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5DA612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AB821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FA488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01616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7088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42A5F"/>
    <w:multiLevelType w:val="hybridMultilevel"/>
    <w:tmpl w:val="57364286"/>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9236E"/>
    <w:multiLevelType w:val="hybridMultilevel"/>
    <w:tmpl w:val="71568672"/>
    <w:lvl w:ilvl="0" w:tplc="97AE9A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B87A1F"/>
    <w:multiLevelType w:val="hybridMultilevel"/>
    <w:tmpl w:val="8AF45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6B551E8"/>
    <w:multiLevelType w:val="hybridMultilevel"/>
    <w:tmpl w:val="33C81142"/>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622268"/>
    <w:multiLevelType w:val="hybridMultilevel"/>
    <w:tmpl w:val="59963D04"/>
    <w:lvl w:ilvl="0" w:tplc="8B2A4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51B59CB"/>
    <w:multiLevelType w:val="hybridMultilevel"/>
    <w:tmpl w:val="9DA08E60"/>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4708DB"/>
    <w:multiLevelType w:val="hybridMultilevel"/>
    <w:tmpl w:val="60704702"/>
    <w:lvl w:ilvl="0" w:tplc="88A24F64">
      <w:start w:val="1"/>
      <w:numFmt w:val="upperRoman"/>
      <w:lvlText w:val="%1."/>
      <w:lvlJc w:val="left"/>
      <w:pPr>
        <w:ind w:left="1080" w:hanging="720"/>
      </w:pPr>
      <w:rPr>
        <w:rFonts w:ascii="Times New Roman" w:eastAsia="Times New Roman" w:hAnsi="Times New Roman" w:cs="Times New Roman"/>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9"/>
  </w:num>
  <w:num w:numId="3">
    <w:abstractNumId w:val="13"/>
  </w:num>
  <w:num w:numId="4">
    <w:abstractNumId w:val="16"/>
  </w:num>
  <w:num w:numId="5">
    <w:abstractNumId w:val="23"/>
  </w:num>
  <w:num w:numId="6">
    <w:abstractNumId w:val="17"/>
  </w:num>
  <w:num w:numId="7">
    <w:abstractNumId w:val="10"/>
  </w:num>
  <w:num w:numId="8">
    <w:abstractNumId w:val="21"/>
  </w:num>
  <w:num w:numId="9">
    <w:abstractNumId w:val="22"/>
  </w:num>
  <w:num w:numId="10">
    <w:abstractNumId w:val="18"/>
  </w:num>
  <w:num w:numId="11">
    <w:abstractNumId w:val="2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1"/>
  </w:num>
  <w:num w:numId="23">
    <w:abstractNumId w:val="20"/>
  </w:num>
  <w:num w:numId="24">
    <w:abstractNumId w:val="14"/>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5C2"/>
    <w:rsid w:val="00011669"/>
    <w:rsid w:val="0001331D"/>
    <w:rsid w:val="00015F2E"/>
    <w:rsid w:val="00021841"/>
    <w:rsid w:val="000322F0"/>
    <w:rsid w:val="000326E0"/>
    <w:rsid w:val="00060F64"/>
    <w:rsid w:val="0007313A"/>
    <w:rsid w:val="00090116"/>
    <w:rsid w:val="000A127D"/>
    <w:rsid w:val="000A278C"/>
    <w:rsid w:val="000B2DB6"/>
    <w:rsid w:val="000C1C8A"/>
    <w:rsid w:val="000D451B"/>
    <w:rsid w:val="00100A10"/>
    <w:rsid w:val="00101689"/>
    <w:rsid w:val="0012278E"/>
    <w:rsid w:val="00127E55"/>
    <w:rsid w:val="00151427"/>
    <w:rsid w:val="00167A03"/>
    <w:rsid w:val="00191663"/>
    <w:rsid w:val="001A05F1"/>
    <w:rsid w:val="001A135C"/>
    <w:rsid w:val="001B3D43"/>
    <w:rsid w:val="001B684D"/>
    <w:rsid w:val="001C2D44"/>
    <w:rsid w:val="001F1B6E"/>
    <w:rsid w:val="00203A95"/>
    <w:rsid w:val="00214DEF"/>
    <w:rsid w:val="00215ACA"/>
    <w:rsid w:val="00245C49"/>
    <w:rsid w:val="002533CC"/>
    <w:rsid w:val="002744DB"/>
    <w:rsid w:val="002754B9"/>
    <w:rsid w:val="00277741"/>
    <w:rsid w:val="00282521"/>
    <w:rsid w:val="00296DC8"/>
    <w:rsid w:val="00297427"/>
    <w:rsid w:val="002A06FB"/>
    <w:rsid w:val="002A3AA5"/>
    <w:rsid w:val="002A647A"/>
    <w:rsid w:val="002C11EA"/>
    <w:rsid w:val="002D0511"/>
    <w:rsid w:val="0030769D"/>
    <w:rsid w:val="00331168"/>
    <w:rsid w:val="00331C5D"/>
    <w:rsid w:val="003457C8"/>
    <w:rsid w:val="00351588"/>
    <w:rsid w:val="00361D36"/>
    <w:rsid w:val="003701D6"/>
    <w:rsid w:val="00375980"/>
    <w:rsid w:val="0038458E"/>
    <w:rsid w:val="00391E97"/>
    <w:rsid w:val="003A1294"/>
    <w:rsid w:val="003A1FC5"/>
    <w:rsid w:val="003B1583"/>
    <w:rsid w:val="003B3461"/>
    <w:rsid w:val="003B7380"/>
    <w:rsid w:val="003D13EE"/>
    <w:rsid w:val="003D744D"/>
    <w:rsid w:val="00400032"/>
    <w:rsid w:val="00400234"/>
    <w:rsid w:val="004034BE"/>
    <w:rsid w:val="00416268"/>
    <w:rsid w:val="00417686"/>
    <w:rsid w:val="00441B2D"/>
    <w:rsid w:val="00470CD1"/>
    <w:rsid w:val="00475ECF"/>
    <w:rsid w:val="0048417B"/>
    <w:rsid w:val="004861F7"/>
    <w:rsid w:val="004A57C7"/>
    <w:rsid w:val="004D12D1"/>
    <w:rsid w:val="004E68E8"/>
    <w:rsid w:val="004F4E06"/>
    <w:rsid w:val="00532B70"/>
    <w:rsid w:val="005436D7"/>
    <w:rsid w:val="005773E7"/>
    <w:rsid w:val="00580DEB"/>
    <w:rsid w:val="00587FE4"/>
    <w:rsid w:val="00597072"/>
    <w:rsid w:val="005978C2"/>
    <w:rsid w:val="005C7DDF"/>
    <w:rsid w:val="005D468B"/>
    <w:rsid w:val="005D646B"/>
    <w:rsid w:val="005F44A5"/>
    <w:rsid w:val="00622B73"/>
    <w:rsid w:val="00645A68"/>
    <w:rsid w:val="00697968"/>
    <w:rsid w:val="00697FCA"/>
    <w:rsid w:val="006A2FCE"/>
    <w:rsid w:val="006B2CF7"/>
    <w:rsid w:val="006C1AFC"/>
    <w:rsid w:val="006C6997"/>
    <w:rsid w:val="006D0EA2"/>
    <w:rsid w:val="006E241F"/>
    <w:rsid w:val="006F1035"/>
    <w:rsid w:val="006F709B"/>
    <w:rsid w:val="00711BD9"/>
    <w:rsid w:val="007163F7"/>
    <w:rsid w:val="00731D7F"/>
    <w:rsid w:val="00745480"/>
    <w:rsid w:val="00745780"/>
    <w:rsid w:val="007747A8"/>
    <w:rsid w:val="0077747B"/>
    <w:rsid w:val="007809BF"/>
    <w:rsid w:val="00784BDC"/>
    <w:rsid w:val="007951BB"/>
    <w:rsid w:val="007C12CD"/>
    <w:rsid w:val="007C15B3"/>
    <w:rsid w:val="007D7795"/>
    <w:rsid w:val="007E3263"/>
    <w:rsid w:val="007E698F"/>
    <w:rsid w:val="007E70D0"/>
    <w:rsid w:val="007F1804"/>
    <w:rsid w:val="008111C7"/>
    <w:rsid w:val="008130A3"/>
    <w:rsid w:val="008215C2"/>
    <w:rsid w:val="00822591"/>
    <w:rsid w:val="00840D0D"/>
    <w:rsid w:val="008571B3"/>
    <w:rsid w:val="00871820"/>
    <w:rsid w:val="00891347"/>
    <w:rsid w:val="008A02DF"/>
    <w:rsid w:val="008A19A1"/>
    <w:rsid w:val="008A3427"/>
    <w:rsid w:val="008A5089"/>
    <w:rsid w:val="008C457A"/>
    <w:rsid w:val="008D0AE9"/>
    <w:rsid w:val="008F2949"/>
    <w:rsid w:val="00902BDC"/>
    <w:rsid w:val="0090361C"/>
    <w:rsid w:val="009376B9"/>
    <w:rsid w:val="009458BB"/>
    <w:rsid w:val="00950FF4"/>
    <w:rsid w:val="00967CCB"/>
    <w:rsid w:val="00967E7C"/>
    <w:rsid w:val="0097416B"/>
    <w:rsid w:val="00981397"/>
    <w:rsid w:val="00994304"/>
    <w:rsid w:val="00997A06"/>
    <w:rsid w:val="009A7E45"/>
    <w:rsid w:val="009C1445"/>
    <w:rsid w:val="009E32D8"/>
    <w:rsid w:val="009F1A26"/>
    <w:rsid w:val="00A0485E"/>
    <w:rsid w:val="00A131A7"/>
    <w:rsid w:val="00A214B9"/>
    <w:rsid w:val="00A2681C"/>
    <w:rsid w:val="00A341FA"/>
    <w:rsid w:val="00A35E11"/>
    <w:rsid w:val="00A500E1"/>
    <w:rsid w:val="00A61008"/>
    <w:rsid w:val="00A64A39"/>
    <w:rsid w:val="00A64DEB"/>
    <w:rsid w:val="00A67655"/>
    <w:rsid w:val="00A84FAA"/>
    <w:rsid w:val="00A93759"/>
    <w:rsid w:val="00A95DC6"/>
    <w:rsid w:val="00A96729"/>
    <w:rsid w:val="00A96FE3"/>
    <w:rsid w:val="00AA3D46"/>
    <w:rsid w:val="00AB292B"/>
    <w:rsid w:val="00AC6449"/>
    <w:rsid w:val="00AD1B85"/>
    <w:rsid w:val="00AD26FE"/>
    <w:rsid w:val="00AD30E9"/>
    <w:rsid w:val="00AD55D9"/>
    <w:rsid w:val="00B05917"/>
    <w:rsid w:val="00B14C02"/>
    <w:rsid w:val="00B22541"/>
    <w:rsid w:val="00B3301F"/>
    <w:rsid w:val="00B366E2"/>
    <w:rsid w:val="00B532A2"/>
    <w:rsid w:val="00B53411"/>
    <w:rsid w:val="00B63C8A"/>
    <w:rsid w:val="00B97177"/>
    <w:rsid w:val="00BB41CB"/>
    <w:rsid w:val="00BF7DA0"/>
    <w:rsid w:val="00C06B66"/>
    <w:rsid w:val="00C14B64"/>
    <w:rsid w:val="00C22A89"/>
    <w:rsid w:val="00C266FA"/>
    <w:rsid w:val="00C40B01"/>
    <w:rsid w:val="00C5055F"/>
    <w:rsid w:val="00C6783E"/>
    <w:rsid w:val="00C84C77"/>
    <w:rsid w:val="00CA090B"/>
    <w:rsid w:val="00CA2BED"/>
    <w:rsid w:val="00CA5273"/>
    <w:rsid w:val="00CB2808"/>
    <w:rsid w:val="00CB650F"/>
    <w:rsid w:val="00CC2581"/>
    <w:rsid w:val="00CC2BAF"/>
    <w:rsid w:val="00CE06EF"/>
    <w:rsid w:val="00CE501D"/>
    <w:rsid w:val="00CE6A78"/>
    <w:rsid w:val="00CF3CB1"/>
    <w:rsid w:val="00D03E06"/>
    <w:rsid w:val="00D04675"/>
    <w:rsid w:val="00D20B91"/>
    <w:rsid w:val="00D27C21"/>
    <w:rsid w:val="00D33DE2"/>
    <w:rsid w:val="00D36F92"/>
    <w:rsid w:val="00D41906"/>
    <w:rsid w:val="00D548AF"/>
    <w:rsid w:val="00D63413"/>
    <w:rsid w:val="00D73A01"/>
    <w:rsid w:val="00D779B7"/>
    <w:rsid w:val="00D9193B"/>
    <w:rsid w:val="00D93712"/>
    <w:rsid w:val="00DA0BC8"/>
    <w:rsid w:val="00DB23AE"/>
    <w:rsid w:val="00DB5C3F"/>
    <w:rsid w:val="00DC3BBE"/>
    <w:rsid w:val="00DC4F6C"/>
    <w:rsid w:val="00DD1CD1"/>
    <w:rsid w:val="00DD32C2"/>
    <w:rsid w:val="00DE68FF"/>
    <w:rsid w:val="00DE7DF4"/>
    <w:rsid w:val="00DF0A65"/>
    <w:rsid w:val="00E050AE"/>
    <w:rsid w:val="00E1792C"/>
    <w:rsid w:val="00E2134C"/>
    <w:rsid w:val="00E42234"/>
    <w:rsid w:val="00E44375"/>
    <w:rsid w:val="00E51B70"/>
    <w:rsid w:val="00E51D91"/>
    <w:rsid w:val="00E60631"/>
    <w:rsid w:val="00E86B6D"/>
    <w:rsid w:val="00E87F86"/>
    <w:rsid w:val="00E91F7C"/>
    <w:rsid w:val="00EA5D22"/>
    <w:rsid w:val="00EC37F5"/>
    <w:rsid w:val="00EC5D12"/>
    <w:rsid w:val="00EC70D0"/>
    <w:rsid w:val="00EE30B1"/>
    <w:rsid w:val="00F1450E"/>
    <w:rsid w:val="00F17C2F"/>
    <w:rsid w:val="00F24319"/>
    <w:rsid w:val="00F30505"/>
    <w:rsid w:val="00F454BC"/>
    <w:rsid w:val="00F56A4B"/>
    <w:rsid w:val="00F65D9B"/>
    <w:rsid w:val="00F678B7"/>
    <w:rsid w:val="00F70062"/>
    <w:rsid w:val="00F72CA4"/>
    <w:rsid w:val="00F73D8E"/>
    <w:rsid w:val="00F745AC"/>
    <w:rsid w:val="00F75D0C"/>
    <w:rsid w:val="00F75F85"/>
    <w:rsid w:val="00F76B82"/>
    <w:rsid w:val="00F84C57"/>
    <w:rsid w:val="00F92A8C"/>
    <w:rsid w:val="00F977CA"/>
    <w:rsid w:val="00FA05DA"/>
    <w:rsid w:val="00FA1C91"/>
    <w:rsid w:val="00FA3A0E"/>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F9B1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588"/>
    <w:pPr>
      <w:autoSpaceDE w:val="0"/>
      <w:autoSpaceDN w:val="0"/>
      <w:adjustRightInd w:val="0"/>
      <w:spacing w:before="240" w:after="240"/>
      <w:jc w:val="both"/>
    </w:pPr>
    <w:rPr>
      <w:sz w:val="22"/>
    </w:rPr>
  </w:style>
  <w:style w:type="paragraph" w:styleId="Heading1">
    <w:name w:val="heading 1"/>
    <w:basedOn w:val="Normal"/>
    <w:next w:val="Normal"/>
    <w:link w:val="Heading1Char"/>
    <w:qFormat/>
    <w:rsid w:val="00F1450E"/>
    <w:pPr>
      <w:keepNext/>
      <w:spacing w:after="60"/>
      <w:contextualSpacing/>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5158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spacing w:before="0" w:after="0"/>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2C11EA"/>
    <w:rPr>
      <w:sz w:val="24"/>
    </w:rPr>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7163F7"/>
    <w:pPr>
      <w:autoSpaceDE w:val="0"/>
      <w:autoSpaceDN w:val="0"/>
      <w:adjustRightInd w:val="0"/>
    </w:pPr>
    <w:rPr>
      <w:rFonts w:ascii="Sylfaen" w:hAnsi="Sylfaen" w:cs="Sylfaen"/>
      <w:color w:val="000000"/>
      <w:sz w:val="24"/>
      <w:szCs w:val="24"/>
    </w:rPr>
  </w:style>
  <w:style w:type="character" w:customStyle="1" w:styleId="HeaderChar">
    <w:name w:val="Header Char"/>
    <w:link w:val="Header"/>
    <w:uiPriority w:val="99"/>
    <w:rsid w:val="007163F7"/>
    <w:rPr>
      <w:sz w:val="24"/>
      <w:szCs w:val="24"/>
    </w:rPr>
  </w:style>
  <w:style w:type="character" w:customStyle="1" w:styleId="BodyTextChar">
    <w:name w:val="Body Text Char"/>
    <w:basedOn w:val="DefaultParagraphFont"/>
    <w:link w:val="BodyText"/>
    <w:rsid w:val="00351588"/>
    <w:rPr>
      <w:sz w:val="22"/>
    </w:rPr>
  </w:style>
  <w:style w:type="paragraph" w:styleId="NoSpacing">
    <w:name w:val="No Spacing"/>
    <w:uiPriority w:val="1"/>
    <w:qFormat/>
    <w:rsid w:val="004A57C7"/>
    <w:pPr>
      <w:autoSpaceDE w:val="0"/>
      <w:autoSpaceDN w:val="0"/>
      <w:adjustRightInd w:val="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1258579">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Tariff\(CCN)%20(Docket%20No)%20Sewer%20Tariff%20-%20New%20Rule%20Referenc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1E05A-D5DE-4217-90CE-59B3DCD13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(Docket No) Sewer Tariff - New Rule References</Template>
  <TotalTime>0</TotalTime>
  <Pages>13</Pages>
  <Words>4393</Words>
  <Characters>23791</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2022-02-23T18:36:00Z</dcterms:created>
  <dcterms:modified xsi:type="dcterms:W3CDTF">2022-03-01T22:30:00Z</dcterms:modified>
</cp:coreProperties>
</file>